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669DA" w14:textId="76F85141" w:rsidR="00EE1B3D" w:rsidRDefault="001942F9" w:rsidP="001942F9">
      <w:pPr>
        <w:tabs>
          <w:tab w:val="left" w:pos="2552"/>
        </w:tabs>
        <w:spacing w:after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PROJECT </w:t>
      </w:r>
      <w:r w:rsidR="00E12CDC">
        <w:rPr>
          <w:b/>
          <w:sz w:val="28"/>
          <w:szCs w:val="28"/>
        </w:rPr>
        <w:t xml:space="preserve">TABLE OF </w:t>
      </w:r>
      <w:r>
        <w:rPr>
          <w:b/>
          <w:sz w:val="28"/>
          <w:szCs w:val="28"/>
        </w:rPr>
        <w:t>CONTENT</w:t>
      </w:r>
      <w:r w:rsidR="00E12CDC">
        <w:rPr>
          <w:b/>
          <w:sz w:val="28"/>
          <w:szCs w:val="28"/>
        </w:rPr>
        <w:t>S</w:t>
      </w:r>
    </w:p>
    <w:p w14:paraId="0E1781F3" w14:textId="660E9203" w:rsidR="00EE1B3D" w:rsidRPr="00892283" w:rsidRDefault="00E12CDC">
      <w:pPr>
        <w:pStyle w:val="SlogPodatkiPred0pt"/>
        <w:tabs>
          <w:tab w:val="clear" w:pos="1701"/>
          <w:tab w:val="left" w:pos="2552"/>
        </w:tabs>
        <w:rPr>
          <w:szCs w:val="22"/>
          <w:lang w:val="en-US"/>
        </w:rPr>
      </w:pPr>
      <w:r w:rsidRPr="00892283">
        <w:rPr>
          <w:rStyle w:val="LabeleZnak"/>
          <w:b w:val="0"/>
          <w:sz w:val="20"/>
          <w:szCs w:val="20"/>
          <w:lang w:val="en-US"/>
        </w:rPr>
        <w:t>Investor</w:t>
      </w:r>
      <w:r w:rsidR="003D3F34" w:rsidRPr="00892283">
        <w:rPr>
          <w:rStyle w:val="LabeleZnak"/>
          <w:b w:val="0"/>
          <w:sz w:val="20"/>
          <w:szCs w:val="20"/>
          <w:lang w:val="en-US"/>
        </w:rPr>
        <w:t>:</w:t>
      </w:r>
      <w:r w:rsidR="003D3F34" w:rsidRPr="00892283">
        <w:rPr>
          <w:rStyle w:val="LabeleZnak"/>
          <w:b w:val="0"/>
          <w:sz w:val="20"/>
          <w:szCs w:val="20"/>
          <w:lang w:val="en-US"/>
        </w:rPr>
        <w:tab/>
      </w:r>
      <w:r w:rsidR="003D3F34" w:rsidRPr="00892283">
        <w:rPr>
          <w:lang w:val="en-US"/>
        </w:rPr>
        <w:t>DRAVSKE ELEKTRARNE MARIBOR, D.O.O.</w:t>
      </w:r>
      <w:r w:rsidR="003D3F34" w:rsidRPr="00892283">
        <w:rPr>
          <w:lang w:val="en-US"/>
        </w:rPr>
        <w:br/>
        <w:t>OBREŽNA 170, 2000 MARIBOR</w:t>
      </w:r>
    </w:p>
    <w:p w14:paraId="36E11222" w14:textId="64DC1C09" w:rsidR="00EE1B3D" w:rsidRPr="00892283" w:rsidRDefault="0021151A">
      <w:pPr>
        <w:pStyle w:val="Podatki"/>
        <w:tabs>
          <w:tab w:val="clear" w:pos="1701"/>
          <w:tab w:val="left" w:pos="2552"/>
        </w:tabs>
        <w:rPr>
          <w:lang w:val="en-US"/>
        </w:rPr>
      </w:pPr>
      <w:r w:rsidRPr="00892283">
        <w:rPr>
          <w:rStyle w:val="LabeleZnak"/>
          <w:b w:val="0"/>
          <w:sz w:val="20"/>
          <w:szCs w:val="20"/>
          <w:lang w:val="en-US"/>
        </w:rPr>
        <w:t>Facility</w:t>
      </w:r>
      <w:r w:rsidR="003D3F34" w:rsidRPr="00892283">
        <w:rPr>
          <w:rStyle w:val="LabeleZnak"/>
          <w:b w:val="0"/>
          <w:sz w:val="20"/>
          <w:szCs w:val="20"/>
          <w:lang w:val="en-US"/>
        </w:rPr>
        <w:t>:</w:t>
      </w:r>
      <w:r w:rsidR="003D3F34" w:rsidRPr="00892283">
        <w:rPr>
          <w:sz w:val="20"/>
          <w:szCs w:val="20"/>
          <w:lang w:val="en-US"/>
        </w:rPr>
        <w:tab/>
      </w:r>
      <w:r w:rsidR="003D3F34" w:rsidRPr="00892283">
        <w:rPr>
          <w:lang w:val="en-US"/>
        </w:rPr>
        <w:t>Kozjak</w:t>
      </w:r>
      <w:r w:rsidR="003B77E5" w:rsidRPr="00892283">
        <w:rPr>
          <w:lang w:val="en-US"/>
        </w:rPr>
        <w:t xml:space="preserve"> PSP</w:t>
      </w:r>
    </w:p>
    <w:p w14:paraId="7381676F" w14:textId="1992FC5F" w:rsidR="00EE1B3D" w:rsidRPr="00892283" w:rsidRDefault="00096B24">
      <w:pPr>
        <w:pStyle w:val="Podatki"/>
        <w:tabs>
          <w:tab w:val="clear" w:pos="1701"/>
          <w:tab w:val="left" w:pos="2552"/>
        </w:tabs>
        <w:rPr>
          <w:rStyle w:val="LabeleZnak"/>
          <w:szCs w:val="20"/>
          <w:lang w:val="en-US"/>
        </w:rPr>
      </w:pPr>
      <w:r w:rsidRPr="00892283">
        <w:rPr>
          <w:rStyle w:val="LabeleZnak"/>
          <w:b w:val="0"/>
          <w:sz w:val="20"/>
          <w:szCs w:val="20"/>
          <w:lang w:val="en-US"/>
        </w:rPr>
        <w:t>Project No.</w:t>
      </w:r>
      <w:r w:rsidR="003D3F34" w:rsidRPr="00892283">
        <w:rPr>
          <w:rStyle w:val="LabeleZnak"/>
          <w:b w:val="0"/>
          <w:sz w:val="20"/>
          <w:szCs w:val="20"/>
          <w:lang w:val="en-US"/>
        </w:rPr>
        <w:t>:</w:t>
      </w:r>
      <w:r w:rsidR="003D3F34" w:rsidRPr="00892283">
        <w:rPr>
          <w:rStyle w:val="LabeleZnak"/>
          <w:b w:val="0"/>
          <w:sz w:val="20"/>
          <w:szCs w:val="20"/>
          <w:lang w:val="en-US"/>
        </w:rPr>
        <w:tab/>
      </w:r>
      <w:r w:rsidR="003D3F34" w:rsidRPr="00892283">
        <w:rPr>
          <w:lang w:val="en-US"/>
        </w:rPr>
        <w:t>IBKO-A301/20</w:t>
      </w:r>
      <w:r w:rsidRPr="00892283">
        <w:rPr>
          <w:lang w:val="en-US"/>
        </w:rPr>
        <w:t>2</w:t>
      </w:r>
      <w:r w:rsidR="003D3F34" w:rsidRPr="00892283">
        <w:rPr>
          <w:lang w:val="en-US"/>
        </w:rPr>
        <w:t>A</w:t>
      </w:r>
    </w:p>
    <w:p w14:paraId="4669F94C" w14:textId="1AA751A6" w:rsidR="00EE1B3D" w:rsidRPr="00892283" w:rsidRDefault="00E12CDC">
      <w:pPr>
        <w:pStyle w:val="Podatki"/>
        <w:tabs>
          <w:tab w:val="clear" w:pos="1701"/>
          <w:tab w:val="left" w:pos="2552"/>
        </w:tabs>
        <w:rPr>
          <w:lang w:val="en-US"/>
        </w:rPr>
      </w:pPr>
      <w:r w:rsidRPr="00892283">
        <w:rPr>
          <w:rStyle w:val="LabeleZnak"/>
          <w:b w:val="0"/>
          <w:sz w:val="20"/>
          <w:szCs w:val="20"/>
          <w:lang w:val="en-US"/>
        </w:rPr>
        <w:t>Documentation Type</w:t>
      </w:r>
      <w:r w:rsidR="003D3F34" w:rsidRPr="00892283">
        <w:rPr>
          <w:rStyle w:val="LabeleZnak"/>
          <w:b w:val="0"/>
          <w:sz w:val="20"/>
          <w:szCs w:val="20"/>
          <w:lang w:val="en-US"/>
        </w:rPr>
        <w:t>:</w:t>
      </w:r>
      <w:r w:rsidR="003D3F34" w:rsidRPr="00892283">
        <w:rPr>
          <w:lang w:val="en-US"/>
        </w:rPr>
        <w:tab/>
      </w:r>
      <w:r w:rsidR="00096B24" w:rsidRPr="00892283">
        <w:rPr>
          <w:lang w:val="en-US"/>
        </w:rPr>
        <w:t xml:space="preserve">Basic Design </w:t>
      </w:r>
      <w:r w:rsidR="004C593E" w:rsidRPr="00892283">
        <w:rPr>
          <w:lang w:val="en-US"/>
        </w:rPr>
        <w:t>/</w:t>
      </w:r>
      <w:r w:rsidR="00096B24" w:rsidRPr="00892283">
        <w:rPr>
          <w:lang w:val="en-US"/>
        </w:rPr>
        <w:t>update</w:t>
      </w:r>
      <w:r w:rsidR="004C593E" w:rsidRPr="00892283">
        <w:rPr>
          <w:lang w:val="en-US"/>
        </w:rPr>
        <w:t>/</w:t>
      </w:r>
    </w:p>
    <w:p w14:paraId="6A8DA8B5" w14:textId="5F6A99CC" w:rsidR="00EE1B3D" w:rsidRPr="00892283" w:rsidRDefault="003D3F34">
      <w:pPr>
        <w:pStyle w:val="Obrobaspodaj"/>
        <w:spacing w:line="280" w:lineRule="atLeast"/>
        <w:rPr>
          <w:lang w:val="en-US"/>
        </w:rPr>
      </w:pPr>
      <w:r w:rsidRPr="00892283">
        <w:rPr>
          <w:lang w:val="en-US"/>
        </w:rPr>
        <w:tab/>
      </w:r>
    </w:p>
    <w:p w14:paraId="578E0843" w14:textId="77777777" w:rsidR="00EE1B3D" w:rsidRPr="00892283" w:rsidRDefault="00EE1B3D">
      <w:pPr>
        <w:rPr>
          <w:lang w:val="en-US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365"/>
        <w:gridCol w:w="1984"/>
        <w:gridCol w:w="2126"/>
      </w:tblGrid>
      <w:tr w:rsidR="009125AF" w:rsidRPr="00892283" w14:paraId="6A69252D" w14:textId="77777777" w:rsidTr="00C70CAB">
        <w:trPr>
          <w:cantSplit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61" w14:textId="50593DBA" w:rsidR="009125AF" w:rsidRPr="00892283" w:rsidRDefault="00E41B86" w:rsidP="00CC127A">
            <w:pPr>
              <w:pStyle w:val="Labele"/>
              <w:spacing w:before="120" w:after="120" w:line="280" w:lineRule="atLeast"/>
              <w:rPr>
                <w:lang w:val="en-US"/>
              </w:rPr>
            </w:pPr>
            <w:r w:rsidRPr="00892283">
              <w:rPr>
                <w:lang w:val="en-US"/>
              </w:rPr>
              <w:t>No.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D57C" w14:textId="6BC624E1" w:rsidR="009125AF" w:rsidRPr="00892283" w:rsidRDefault="00E12CDC" w:rsidP="00CC127A">
            <w:pPr>
              <w:pStyle w:val="Labele"/>
              <w:spacing w:before="120" w:after="120" w:line="280" w:lineRule="atLeast"/>
              <w:rPr>
                <w:lang w:val="en-US"/>
              </w:rPr>
            </w:pPr>
            <w:r w:rsidRPr="00892283">
              <w:rPr>
                <w:lang w:val="en-US"/>
              </w:rPr>
              <w:t>Design</w:t>
            </w:r>
            <w:r w:rsidR="009125AF" w:rsidRPr="00892283">
              <w:rPr>
                <w:lang w:val="en-US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5C5" w14:textId="19C63766" w:rsidR="009125AF" w:rsidRPr="00892283" w:rsidRDefault="00E12CDC" w:rsidP="00CC127A">
            <w:pPr>
              <w:pStyle w:val="Labele"/>
              <w:spacing w:before="120" w:after="120" w:line="280" w:lineRule="atLeast"/>
              <w:rPr>
                <w:lang w:val="en-US"/>
              </w:rPr>
            </w:pPr>
            <w:r w:rsidRPr="00892283">
              <w:rPr>
                <w:lang w:val="en-US"/>
              </w:rPr>
              <w:t>Design</w:t>
            </w:r>
            <w:r w:rsidR="003B77E5" w:rsidRPr="00892283">
              <w:rPr>
                <w:lang w:val="en-US"/>
              </w:rPr>
              <w:t xml:space="preserve"> No.</w:t>
            </w:r>
            <w:r w:rsidR="009125AF" w:rsidRPr="00892283">
              <w:rPr>
                <w:lang w:val="en-US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360" w14:textId="532506FE" w:rsidR="009125AF" w:rsidRPr="00892283" w:rsidRDefault="003B77E5" w:rsidP="00CC127A">
            <w:pPr>
              <w:pStyle w:val="Labele"/>
              <w:spacing w:before="120" w:after="120" w:line="280" w:lineRule="atLeast"/>
              <w:rPr>
                <w:lang w:val="en-US"/>
              </w:rPr>
            </w:pPr>
            <w:r w:rsidRPr="00892283">
              <w:rPr>
                <w:lang w:val="en-US"/>
              </w:rPr>
              <w:t>Folder No.</w:t>
            </w:r>
            <w:r w:rsidR="009125AF" w:rsidRPr="00892283">
              <w:rPr>
                <w:lang w:val="en-US"/>
              </w:rPr>
              <w:t>:</w:t>
            </w:r>
          </w:p>
        </w:tc>
      </w:tr>
      <w:tr w:rsidR="009125AF" w:rsidRPr="00892283" w14:paraId="629E8592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E3D" w14:textId="77777777" w:rsidR="009125AF" w:rsidRPr="00892283" w:rsidRDefault="009125AF" w:rsidP="00CC127A">
            <w:pPr>
              <w:spacing w:before="120"/>
              <w:rPr>
                <w:bCs/>
                <w:szCs w:val="22"/>
                <w:lang w:val="en-US"/>
              </w:rPr>
            </w:pPr>
            <w:r w:rsidRPr="00892283">
              <w:rPr>
                <w:bCs/>
                <w:szCs w:val="22"/>
                <w:lang w:val="en-US"/>
              </w:rPr>
              <w:t>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3C5" w14:textId="5C188E65" w:rsidR="009125AF" w:rsidRPr="00892283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HEAD</w:t>
            </w:r>
            <w:r w:rsidR="00121D03" w:rsidRPr="00892283">
              <w:rPr>
                <w:b/>
                <w:szCs w:val="22"/>
                <w:lang w:val="en-US"/>
              </w:rPr>
              <w:t xml:space="preserve"> FOLDER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ED6" w14:textId="00CB00CA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IBKO---3V/0</w:t>
            </w:r>
            <w:r w:rsidR="00421824">
              <w:rPr>
                <w:b/>
                <w:szCs w:val="22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284" w14:textId="62E39971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IBKO---3V/M0</w:t>
            </w:r>
            <w:r w:rsidR="001118B7">
              <w:rPr>
                <w:b/>
                <w:szCs w:val="22"/>
                <w:lang w:val="en-US"/>
              </w:rPr>
              <w:t>2</w:t>
            </w:r>
          </w:p>
        </w:tc>
      </w:tr>
      <w:tr w:rsidR="009125AF" w:rsidRPr="00892283" w14:paraId="0B2B967D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2726" w14:textId="77777777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956" w14:textId="7E5AB7FE" w:rsidR="009125AF" w:rsidRPr="00892283" w:rsidRDefault="00121D03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ARCHITECTURE</w:t>
            </w:r>
            <w:r w:rsidR="00E12CDC" w:rsidRPr="00892283">
              <w:rPr>
                <w:b/>
                <w:szCs w:val="22"/>
                <w:lang w:val="en-US"/>
              </w:rPr>
              <w:t xml:space="preserve">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DE3" w14:textId="03496444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IBKO---3A/0</w:t>
            </w:r>
            <w:r w:rsidR="00421824">
              <w:rPr>
                <w:b/>
                <w:szCs w:val="22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088B" w14:textId="49CB6CDF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IBKO---3A/M0</w:t>
            </w:r>
            <w:r w:rsidR="00B63665">
              <w:rPr>
                <w:b/>
                <w:szCs w:val="22"/>
                <w:lang w:val="en-US"/>
              </w:rPr>
              <w:t>2</w:t>
            </w:r>
          </w:p>
        </w:tc>
      </w:tr>
      <w:tr w:rsidR="009125AF" w:rsidRPr="00892283" w14:paraId="52D7C86E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ABD" w14:textId="64A3EC61" w:rsidR="009125AF" w:rsidRPr="00892283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6B6" w14:textId="215E6120" w:rsidR="009125AF" w:rsidRPr="00892283" w:rsidRDefault="00121D03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CIVIL </w:t>
            </w:r>
            <w:r w:rsidR="00203262" w:rsidRPr="00892283">
              <w:rPr>
                <w:b/>
                <w:szCs w:val="22"/>
                <w:lang w:val="en-US"/>
              </w:rPr>
              <w:t>ENGINEERING</w:t>
            </w:r>
            <w:r w:rsidR="00E12CDC" w:rsidRPr="00892283">
              <w:rPr>
                <w:b/>
                <w:szCs w:val="22"/>
                <w:lang w:val="en-US"/>
              </w:rPr>
              <w:t xml:space="preserve">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AD9" w14:textId="77777777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B6F" w14:textId="77777777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9125AF" w:rsidRPr="00892283" w14:paraId="00D35C5B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C43" w14:textId="6F85941B" w:rsidR="009125AF" w:rsidRPr="00892283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9125AF" w:rsidRPr="00892283">
              <w:rPr>
                <w:b/>
                <w:szCs w:val="22"/>
                <w:lang w:val="en-US"/>
              </w:rPr>
              <w:t>/1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3A2F" w14:textId="3AB66F4A" w:rsidR="009125AF" w:rsidRPr="00892283" w:rsidRDefault="00096B24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Upper reservoir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0BA" w14:textId="2503B4A9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722D95">
              <w:rPr>
                <w:b/>
                <w:szCs w:val="22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E" w14:textId="4931E822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722D95">
              <w:rPr>
                <w:b/>
                <w:szCs w:val="22"/>
                <w:lang w:val="en-US"/>
              </w:rPr>
              <w:t>20</w:t>
            </w:r>
          </w:p>
        </w:tc>
      </w:tr>
      <w:tr w:rsidR="009125AF" w:rsidRPr="00892283" w14:paraId="4B7BADB5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89A" w14:textId="7ACEF354" w:rsidR="009125AF" w:rsidRPr="00892283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9125AF" w:rsidRPr="00892283">
              <w:rPr>
                <w:b/>
                <w:szCs w:val="22"/>
                <w:lang w:val="en-US"/>
              </w:rPr>
              <w:t>/2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A8F8" w14:textId="44947A95" w:rsidR="009125AF" w:rsidRPr="00892283" w:rsidRDefault="00096B24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Underground structures</w:t>
            </w:r>
            <w:r w:rsidR="00914FC5" w:rsidRPr="00892283">
              <w:rPr>
                <w:b/>
                <w:szCs w:val="22"/>
                <w:lang w:val="en-US"/>
              </w:rPr>
              <w:t xml:space="preserve"> </w:t>
            </w:r>
            <w:r w:rsidRPr="00892283">
              <w:rPr>
                <w:b/>
                <w:szCs w:val="22"/>
                <w:lang w:val="en-US"/>
              </w:rPr>
              <w:t>&amp;</w:t>
            </w:r>
            <w:r w:rsidR="00914FC5" w:rsidRPr="00892283">
              <w:rPr>
                <w:b/>
                <w:szCs w:val="22"/>
                <w:lang w:val="en-US"/>
              </w:rPr>
              <w:t xml:space="preserve"> </w:t>
            </w:r>
            <w:r w:rsidRPr="00892283">
              <w:rPr>
                <w:b/>
                <w:szCs w:val="22"/>
                <w:lang w:val="en-US"/>
              </w:rPr>
              <w:t>upper and lower intake-outlet structures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C0D" w14:textId="721A31B1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E85941">
              <w:rPr>
                <w:b/>
                <w:szCs w:val="22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CE9" w14:textId="3AB934B9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E85941">
              <w:rPr>
                <w:b/>
                <w:szCs w:val="22"/>
                <w:lang w:val="en-US"/>
              </w:rPr>
              <w:t>2</w:t>
            </w:r>
            <w:r w:rsidR="00722D95">
              <w:rPr>
                <w:b/>
                <w:szCs w:val="22"/>
                <w:lang w:val="en-US"/>
              </w:rPr>
              <w:t>1</w:t>
            </w:r>
          </w:p>
        </w:tc>
      </w:tr>
      <w:tr w:rsidR="009125AF" w:rsidRPr="00892283" w14:paraId="7F8E8CAE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45B" w14:textId="5A14156F" w:rsidR="009125AF" w:rsidRPr="00892283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9125AF" w:rsidRPr="00892283">
              <w:rPr>
                <w:b/>
                <w:szCs w:val="22"/>
                <w:lang w:val="en-US"/>
              </w:rPr>
              <w:t>/3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B77" w14:textId="3AA6FA43" w:rsidR="009125AF" w:rsidRPr="00892283" w:rsidRDefault="0021151A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Facilities</w:t>
            </w:r>
            <w:r w:rsidR="00C70CAB" w:rsidRPr="00892283">
              <w:rPr>
                <w:b/>
                <w:szCs w:val="22"/>
                <w:lang w:val="en-US"/>
              </w:rPr>
              <w:t xml:space="preserve"> </w:t>
            </w:r>
            <w:r w:rsidRPr="00892283">
              <w:rPr>
                <w:b/>
                <w:szCs w:val="22"/>
                <w:lang w:val="en-US"/>
              </w:rPr>
              <w:t>&amp;</w:t>
            </w:r>
            <w:r w:rsidR="00C70CAB" w:rsidRPr="00892283">
              <w:rPr>
                <w:b/>
                <w:szCs w:val="22"/>
                <w:lang w:val="en-US"/>
              </w:rPr>
              <w:t xml:space="preserve"> </w:t>
            </w:r>
            <w:r w:rsidRPr="00892283">
              <w:rPr>
                <w:b/>
                <w:szCs w:val="22"/>
                <w:lang w:val="en-US"/>
              </w:rPr>
              <w:t>arra</w:t>
            </w:r>
            <w:r w:rsidR="00C70CAB" w:rsidRPr="00892283">
              <w:rPr>
                <w:b/>
                <w:szCs w:val="22"/>
                <w:lang w:val="en-US"/>
              </w:rPr>
              <w:t>n</w:t>
            </w:r>
            <w:r w:rsidRPr="00892283">
              <w:rPr>
                <w:b/>
                <w:szCs w:val="22"/>
                <w:lang w:val="en-US"/>
              </w:rPr>
              <w:t xml:space="preserve">gements on </w:t>
            </w:r>
            <w:r w:rsidR="00C70CAB" w:rsidRPr="00892283">
              <w:rPr>
                <w:b/>
                <w:szCs w:val="22"/>
                <w:lang w:val="en-US"/>
              </w:rPr>
              <w:t xml:space="preserve">the </w:t>
            </w:r>
            <w:r w:rsidRPr="00892283">
              <w:rPr>
                <w:b/>
                <w:szCs w:val="22"/>
                <w:lang w:val="en-US"/>
              </w:rPr>
              <w:t xml:space="preserve">lower plateau, </w:t>
            </w:r>
            <w:r w:rsidR="00945260" w:rsidRPr="00892283">
              <w:rPr>
                <w:b/>
                <w:szCs w:val="22"/>
                <w:lang w:val="en-US"/>
              </w:rPr>
              <w:t xml:space="preserve">construction </w:t>
            </w:r>
            <w:r w:rsidRPr="00892283">
              <w:rPr>
                <w:b/>
                <w:szCs w:val="22"/>
                <w:lang w:val="en-US"/>
              </w:rPr>
              <w:t>site organization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6FE" w14:textId="590C3FEA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E85941">
              <w:rPr>
                <w:b/>
                <w:szCs w:val="22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20C" w14:textId="0429DE2F" w:rsidR="009125AF" w:rsidRPr="00892283" w:rsidRDefault="009125A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E85941">
              <w:rPr>
                <w:b/>
                <w:szCs w:val="22"/>
                <w:lang w:val="en-US"/>
              </w:rPr>
              <w:t>2</w:t>
            </w:r>
            <w:r w:rsidR="00722D95">
              <w:rPr>
                <w:b/>
                <w:szCs w:val="22"/>
                <w:lang w:val="en-US"/>
              </w:rPr>
              <w:t>2</w:t>
            </w:r>
          </w:p>
        </w:tc>
      </w:tr>
      <w:tr w:rsidR="003B77E5" w:rsidRPr="00892283" w14:paraId="080BC391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FCB" w14:textId="258052B7" w:rsidR="003B77E5" w:rsidRPr="00892283" w:rsidRDefault="00203262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3B77E5" w:rsidRPr="00892283">
              <w:rPr>
                <w:b/>
                <w:szCs w:val="22"/>
                <w:lang w:val="en-US"/>
              </w:rPr>
              <w:t>/4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F24" w14:textId="1490008B" w:rsidR="003B77E5" w:rsidRPr="00892283" w:rsidRDefault="003B77E5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Hydraulic calculations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D3C" w14:textId="53FC334B" w:rsidR="003B77E5" w:rsidRPr="00892283" w:rsidRDefault="004746E0" w:rsidP="00054A37">
            <w:pPr>
              <w:spacing w:before="120"/>
              <w:ind w:right="-108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E85941">
              <w:rPr>
                <w:b/>
                <w:szCs w:val="22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9BC" w14:textId="16A263D9" w:rsidR="003B77E5" w:rsidRPr="00892283" w:rsidRDefault="004746E0" w:rsidP="00AD6C5F">
            <w:pPr>
              <w:spacing w:before="120"/>
              <w:ind w:right="-109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E85941">
              <w:rPr>
                <w:b/>
                <w:szCs w:val="22"/>
                <w:lang w:val="en-US"/>
              </w:rPr>
              <w:t>2</w:t>
            </w:r>
            <w:r w:rsidR="00722D95">
              <w:rPr>
                <w:b/>
                <w:szCs w:val="22"/>
                <w:lang w:val="en-US"/>
              </w:rPr>
              <w:t>3</w:t>
            </w:r>
          </w:p>
        </w:tc>
      </w:tr>
      <w:tr w:rsidR="003B77E5" w:rsidRPr="00892283" w14:paraId="48DA4BE8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53A" w14:textId="26EC6147" w:rsidR="003B77E5" w:rsidRPr="00892283" w:rsidRDefault="00203262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3B77E5" w:rsidRPr="00892283">
              <w:rPr>
                <w:b/>
                <w:szCs w:val="22"/>
                <w:lang w:val="en-US"/>
              </w:rPr>
              <w:t>/5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AB7" w14:textId="158B6664" w:rsidR="003B77E5" w:rsidRPr="00892283" w:rsidRDefault="003B77E5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Static and stability calculations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D64" w14:textId="16F70DA9" w:rsidR="003B77E5" w:rsidRPr="00892283" w:rsidRDefault="004746E0" w:rsidP="00054A37">
            <w:pPr>
              <w:spacing w:before="120"/>
              <w:ind w:right="-108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E85941">
              <w:rPr>
                <w:b/>
                <w:szCs w:val="22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D91" w14:textId="0CB4BDE9" w:rsidR="003B77E5" w:rsidRPr="00892283" w:rsidRDefault="004746E0" w:rsidP="00AD6C5F">
            <w:pPr>
              <w:spacing w:before="120"/>
              <w:ind w:right="-109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E85941">
              <w:rPr>
                <w:b/>
                <w:szCs w:val="22"/>
                <w:lang w:val="en-US"/>
              </w:rPr>
              <w:t>2</w:t>
            </w:r>
            <w:r w:rsidR="00722D95">
              <w:rPr>
                <w:b/>
                <w:szCs w:val="22"/>
                <w:lang w:val="en-US"/>
              </w:rPr>
              <w:t>4</w:t>
            </w:r>
          </w:p>
        </w:tc>
      </w:tr>
      <w:tr w:rsidR="00AD6C5F" w:rsidRPr="00892283" w14:paraId="6214E5CA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E381" w14:textId="4D2C87B2" w:rsidR="00AD6C5F" w:rsidRPr="00892283" w:rsidRDefault="00203262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2</w:t>
            </w:r>
            <w:r w:rsidR="00AD6C5F" w:rsidRPr="00892283">
              <w:rPr>
                <w:b/>
                <w:szCs w:val="22"/>
                <w:lang w:val="en-US"/>
              </w:rPr>
              <w:t>/</w:t>
            </w:r>
            <w:r w:rsidR="00C70CAB" w:rsidRPr="00892283">
              <w:rPr>
                <w:b/>
                <w:szCs w:val="22"/>
                <w:lang w:val="en-US"/>
              </w:rP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749" w14:textId="447D8A6D" w:rsidR="00AD6C5F" w:rsidRPr="00892283" w:rsidRDefault="00AD6C5F" w:rsidP="00AD6C5F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2x400 kV </w:t>
            </w:r>
            <w:r w:rsidR="00551E3C" w:rsidRPr="00892283">
              <w:rPr>
                <w:b/>
                <w:szCs w:val="22"/>
                <w:lang w:val="en-US"/>
              </w:rPr>
              <w:t>transmission line</w:t>
            </w:r>
            <w:r w:rsidR="00333CD6" w:rsidRPr="00892283">
              <w:rPr>
                <w:b/>
                <w:szCs w:val="22"/>
                <w:lang w:val="en-US"/>
              </w:rPr>
              <w:t xml:space="preserve"> </w:t>
            </w:r>
            <w:r w:rsidRPr="00892283">
              <w:rPr>
                <w:b/>
                <w:szCs w:val="22"/>
                <w:lang w:val="en-US"/>
              </w:rPr>
              <w:t>– SM23 (Maribor – Kainachtal)</w:t>
            </w:r>
            <w:r w:rsidR="004746E0" w:rsidRPr="00892283">
              <w:rPr>
                <w:b/>
                <w:szCs w:val="22"/>
                <w:lang w:val="en-US"/>
              </w:rPr>
              <w:t xml:space="preserve"> – civil part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B091" w14:textId="0EE8FD64" w:rsidR="00AD6C5F" w:rsidRPr="00892283" w:rsidRDefault="00AD6C5F" w:rsidP="00054A37">
            <w:pPr>
              <w:spacing w:before="120"/>
              <w:ind w:right="-108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</w:t>
            </w:r>
            <w:r w:rsidR="00E85941">
              <w:rPr>
                <w:b/>
                <w:szCs w:val="22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B98" w14:textId="7EC14FCB" w:rsidR="00AD6C5F" w:rsidRPr="00892283" w:rsidRDefault="00AD6C5F" w:rsidP="00AD6C5F">
            <w:pPr>
              <w:spacing w:before="120"/>
              <w:ind w:right="-109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</w:t>
            </w:r>
            <w:r w:rsidR="00241AAD" w:rsidRPr="00892283">
              <w:rPr>
                <w:b/>
                <w:szCs w:val="22"/>
                <w:lang w:val="en-US"/>
              </w:rPr>
              <w:t>3G</w:t>
            </w:r>
            <w:r w:rsidRPr="00892283">
              <w:rPr>
                <w:b/>
                <w:szCs w:val="22"/>
                <w:lang w:val="en-US"/>
              </w:rPr>
              <w:t>/M</w:t>
            </w:r>
            <w:r w:rsidR="00E85941">
              <w:rPr>
                <w:b/>
                <w:szCs w:val="22"/>
                <w:lang w:val="en-US"/>
              </w:rPr>
              <w:t>2</w:t>
            </w:r>
            <w:r w:rsidR="00722D95">
              <w:rPr>
                <w:b/>
                <w:szCs w:val="22"/>
                <w:lang w:val="en-US"/>
              </w:rPr>
              <w:t>5</w:t>
            </w:r>
          </w:p>
        </w:tc>
      </w:tr>
      <w:tr w:rsidR="00AD6C5F" w:rsidRPr="00001D9E" w14:paraId="1C9C6BA0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D00" w14:textId="230287E3" w:rsidR="00AD6C5F" w:rsidRPr="009F5650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F2FE" w14:textId="417E96AC" w:rsidR="00AD6C5F" w:rsidRPr="009F5650" w:rsidRDefault="00E12CDC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 xml:space="preserve">ELECTRICAL </w:t>
            </w:r>
            <w:r w:rsidR="00203262" w:rsidRPr="009F5650">
              <w:rPr>
                <w:b/>
                <w:szCs w:val="22"/>
                <w:lang w:val="en-US"/>
              </w:rPr>
              <w:t>ENGINEERING</w:t>
            </w:r>
            <w:r w:rsidRPr="009F5650">
              <w:rPr>
                <w:b/>
                <w:szCs w:val="22"/>
                <w:lang w:val="en-US"/>
              </w:rPr>
              <w:t xml:space="preserve">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ABE" w14:textId="77777777" w:rsidR="00AD6C5F" w:rsidRPr="009F5650" w:rsidRDefault="00AD6C5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726" w14:textId="77777777" w:rsidR="00AD6C5F" w:rsidRPr="009F5650" w:rsidRDefault="00AD6C5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AD6C5F" w:rsidRPr="00001D9E" w14:paraId="22B88590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567" w14:textId="1DD6AD51" w:rsidR="00AD6C5F" w:rsidRPr="009F5650" w:rsidRDefault="00203262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3</w:t>
            </w:r>
            <w:r w:rsidR="00AD6C5F" w:rsidRPr="009F5650">
              <w:rPr>
                <w:b/>
                <w:szCs w:val="22"/>
                <w:lang w:val="en-US"/>
              </w:rPr>
              <w:t>/1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6D0" w14:textId="22345129" w:rsidR="00AD6C5F" w:rsidRPr="009F5650" w:rsidRDefault="00EE2C5B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 xml:space="preserve">Electrical </w:t>
            </w:r>
            <w:r w:rsidR="00B954B1" w:rsidRPr="009F5650">
              <w:rPr>
                <w:b/>
                <w:szCs w:val="22"/>
                <w:lang w:val="en-US"/>
              </w:rPr>
              <w:t>equipment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D99" w14:textId="2A97951D" w:rsidR="00AD6C5F" w:rsidRPr="009F5650" w:rsidRDefault="00AD6C5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IBKO---3E/01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DB9" w14:textId="6CA950F4" w:rsidR="00AD6C5F" w:rsidRPr="009F5650" w:rsidRDefault="00AD6C5F" w:rsidP="00CC127A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IBKO---3E/M0</w:t>
            </w:r>
            <w:r w:rsidR="004746E0" w:rsidRPr="009F5650">
              <w:rPr>
                <w:b/>
                <w:szCs w:val="22"/>
                <w:lang w:val="en-US"/>
              </w:rPr>
              <w:t>1</w:t>
            </w:r>
          </w:p>
        </w:tc>
      </w:tr>
      <w:tr w:rsidR="004746E0" w:rsidRPr="00892283" w14:paraId="3D821967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96E" w14:textId="6F2C54A6" w:rsidR="004746E0" w:rsidRPr="009F5650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3</w:t>
            </w:r>
            <w:r w:rsidR="004746E0" w:rsidRPr="009F5650">
              <w:rPr>
                <w:b/>
                <w:szCs w:val="22"/>
                <w:lang w:val="en-US"/>
              </w:rPr>
              <w:t>/</w:t>
            </w:r>
            <w:r w:rsidR="00EE2C5B" w:rsidRPr="009F5650">
              <w:rPr>
                <w:b/>
                <w:szCs w:val="22"/>
                <w:lang w:val="en-US"/>
              </w:rPr>
              <w:t>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AB9" w14:textId="3D8E15D4" w:rsidR="004746E0" w:rsidRPr="009F5650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 xml:space="preserve">2x400 kV transmission line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C47" w14:textId="10216FF4" w:rsidR="004746E0" w:rsidRPr="009F5650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IBKO---3E/0</w:t>
            </w:r>
            <w:r w:rsidR="00001D9E" w:rsidRPr="009F5650">
              <w:rPr>
                <w:b/>
                <w:szCs w:val="22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06F0" w14:textId="53D36164" w:rsidR="004746E0" w:rsidRPr="009F5650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9F5650">
              <w:rPr>
                <w:b/>
                <w:szCs w:val="22"/>
                <w:lang w:val="en-US"/>
              </w:rPr>
              <w:t>IBKO---3E/M0</w:t>
            </w:r>
            <w:r w:rsidR="00001D9E" w:rsidRPr="009F5650">
              <w:rPr>
                <w:b/>
                <w:szCs w:val="22"/>
                <w:lang w:val="en-US"/>
              </w:rPr>
              <w:t>2</w:t>
            </w:r>
          </w:p>
        </w:tc>
      </w:tr>
      <w:tr w:rsidR="004746E0" w:rsidRPr="00892283" w14:paraId="3C7AE283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C61" w14:textId="31A2C76F" w:rsidR="004746E0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782" w14:textId="61A481F5" w:rsidR="004746E0" w:rsidRPr="00892283" w:rsidRDefault="00E12CDC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MECHANICAL </w:t>
            </w:r>
            <w:r w:rsidR="00203262" w:rsidRPr="00892283">
              <w:rPr>
                <w:b/>
                <w:szCs w:val="22"/>
                <w:lang w:val="en-US"/>
              </w:rPr>
              <w:t>ENGINEERING</w:t>
            </w:r>
            <w:r w:rsidRPr="00892283">
              <w:rPr>
                <w:b/>
                <w:szCs w:val="22"/>
                <w:lang w:val="en-US"/>
              </w:rPr>
              <w:t xml:space="preserve">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50FF" w14:textId="71EC2D13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409F" w14:textId="77777777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4746E0" w:rsidRPr="00892283" w14:paraId="5F34566C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91C2" w14:textId="53A9678F" w:rsidR="004746E0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4</w:t>
            </w:r>
            <w:r w:rsidR="004746E0" w:rsidRPr="00892283">
              <w:rPr>
                <w:b/>
                <w:szCs w:val="22"/>
                <w:lang w:val="en-US"/>
              </w:rPr>
              <w:t>/1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94F9" w14:textId="7C357E5F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Pump</w:t>
            </w:r>
            <w:r w:rsidR="00CB54F2" w:rsidRPr="00892283">
              <w:rPr>
                <w:b/>
                <w:szCs w:val="22"/>
                <w:lang w:val="en-US"/>
              </w:rPr>
              <w:t>-t</w:t>
            </w:r>
            <w:r w:rsidRPr="00892283">
              <w:rPr>
                <w:b/>
                <w:szCs w:val="22"/>
                <w:lang w:val="en-US"/>
              </w:rPr>
              <w:t>urbine equipment, auxiliary</w:t>
            </w:r>
            <w:r w:rsidR="00CB54F2" w:rsidRPr="00892283">
              <w:rPr>
                <w:b/>
                <w:szCs w:val="22"/>
                <w:lang w:val="en-US"/>
              </w:rPr>
              <w:t xml:space="preserve"> mechanical</w:t>
            </w:r>
            <w:r w:rsidRPr="00892283">
              <w:rPr>
                <w:b/>
                <w:szCs w:val="22"/>
                <w:lang w:val="en-US"/>
              </w:rPr>
              <w:t xml:space="preserve"> </w:t>
            </w:r>
            <w:r w:rsidR="00333CD6" w:rsidRPr="00892283">
              <w:rPr>
                <w:b/>
                <w:szCs w:val="22"/>
                <w:lang w:val="en-US"/>
              </w:rPr>
              <w:t>systems</w:t>
            </w:r>
            <w:r w:rsidRPr="00892283">
              <w:rPr>
                <w:b/>
                <w:szCs w:val="22"/>
                <w:lang w:val="en-US"/>
              </w:rPr>
              <w:t xml:space="preserve">, </w:t>
            </w:r>
            <w:r w:rsidR="00CB54F2" w:rsidRPr="00892283">
              <w:rPr>
                <w:b/>
                <w:szCs w:val="22"/>
                <w:lang w:val="en-US"/>
              </w:rPr>
              <w:t>powerhouse overhead travelling</w:t>
            </w:r>
            <w:r w:rsidRPr="00892283">
              <w:rPr>
                <w:b/>
                <w:szCs w:val="22"/>
                <w:lang w:val="en-US"/>
              </w:rPr>
              <w:t xml:space="preserve"> crane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199" w14:textId="30D3882F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BCD1" w14:textId="59C075A0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IBKO---3S/M01</w:t>
            </w:r>
          </w:p>
        </w:tc>
      </w:tr>
      <w:tr w:rsidR="004746E0" w:rsidRPr="00892283" w14:paraId="5A587817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56C" w14:textId="693A927F" w:rsidR="004746E0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4</w:t>
            </w:r>
            <w:r w:rsidR="004746E0" w:rsidRPr="00892283">
              <w:rPr>
                <w:b/>
                <w:szCs w:val="22"/>
                <w:lang w:val="en-US"/>
              </w:rPr>
              <w:t>/2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86B" w14:textId="66846451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HVAC system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832" w14:textId="5883E84E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283" w14:textId="00C386C5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IBKO---3S/M02</w:t>
            </w:r>
          </w:p>
        </w:tc>
      </w:tr>
      <w:tr w:rsidR="004746E0" w:rsidRPr="00892283" w14:paraId="54BBDDBC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6196" w14:textId="705E159E" w:rsidR="004746E0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4</w:t>
            </w:r>
            <w:r w:rsidR="004746E0" w:rsidRPr="00892283">
              <w:rPr>
                <w:b/>
                <w:szCs w:val="22"/>
                <w:lang w:val="en-US"/>
              </w:rPr>
              <w:t>/</w:t>
            </w:r>
            <w:r w:rsidR="00892283" w:rsidRPr="00892283">
              <w:rPr>
                <w:b/>
                <w:szCs w:val="22"/>
                <w:lang w:val="en-US"/>
              </w:rPr>
              <w:t>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A69D" w14:textId="62B7B521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Hydromechanical </w:t>
            </w:r>
            <w:r w:rsidR="00653EDB" w:rsidRPr="00892283">
              <w:rPr>
                <w:b/>
                <w:szCs w:val="22"/>
                <w:lang w:val="en-US"/>
              </w:rPr>
              <w:t>equipment</w:t>
            </w:r>
            <w:r w:rsidR="00C70CAB" w:rsidRPr="00892283">
              <w:rPr>
                <w:b/>
                <w:szCs w:val="22"/>
                <w:lang w:val="en-US"/>
              </w:rPr>
              <w:t xml:space="preserve"> &amp;</w:t>
            </w:r>
            <w:r w:rsidR="00653EDB" w:rsidRPr="00892283">
              <w:rPr>
                <w:b/>
                <w:szCs w:val="22"/>
                <w:lang w:val="en-US"/>
              </w:rPr>
              <w:t xml:space="preserve"> Penstock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6E6" w14:textId="41FE61E4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C26F" w14:textId="0AC4B258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IBKO---3S/M04</w:t>
            </w:r>
          </w:p>
        </w:tc>
      </w:tr>
      <w:tr w:rsidR="004746E0" w:rsidRPr="00892283" w14:paraId="1D035E24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5BC7" w14:textId="4BDDD9A5" w:rsidR="004746E0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780" w14:textId="27AC2196" w:rsidR="004746E0" w:rsidRPr="00892283" w:rsidRDefault="00653EDB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TECHNOLOG</w:t>
            </w:r>
            <w:r w:rsidR="00E12CDC" w:rsidRPr="00892283">
              <w:rPr>
                <w:b/>
                <w:szCs w:val="22"/>
                <w:lang w:val="en-US"/>
              </w:rPr>
              <w:t>Y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AE8" w14:textId="06BA2F2D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538" w14:textId="1AB1117D" w:rsidR="004746E0" w:rsidRPr="00892283" w:rsidRDefault="004746E0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</w:tr>
      <w:tr w:rsidR="00181E42" w:rsidRPr="00181E42" w14:paraId="73C7F5EC" w14:textId="77777777" w:rsidTr="00C70CAB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8C8" w14:textId="671B7D2B" w:rsidR="00181E42" w:rsidRPr="00181E42" w:rsidRDefault="00181E42" w:rsidP="00181E42">
            <w:pPr>
              <w:spacing w:before="120"/>
              <w:rPr>
                <w:b/>
                <w:szCs w:val="22"/>
                <w:lang w:val="en-US"/>
              </w:rPr>
            </w:pPr>
            <w:r w:rsidRPr="00181E42">
              <w:rPr>
                <w:b/>
                <w:szCs w:val="22"/>
                <w:lang w:val="en-US"/>
              </w:rP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1FF" w14:textId="053751ED" w:rsidR="00181E42" w:rsidRPr="00181E42" w:rsidRDefault="00181E42" w:rsidP="00181E42">
            <w:pPr>
              <w:spacing w:before="120"/>
              <w:rPr>
                <w:b/>
                <w:szCs w:val="22"/>
                <w:lang w:val="en-US"/>
              </w:rPr>
            </w:pPr>
            <w:r w:rsidRPr="00181E42">
              <w:rPr>
                <w:b/>
                <w:szCs w:val="22"/>
                <w:lang w:val="en-US"/>
              </w:rPr>
              <w:t>FIRE SAFETY DESIGN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4618" w14:textId="2A22B79E" w:rsidR="00181E42" w:rsidRPr="00181E42" w:rsidRDefault="00181E42" w:rsidP="00181E42">
            <w:pPr>
              <w:spacing w:before="120"/>
              <w:rPr>
                <w:b/>
                <w:szCs w:val="22"/>
                <w:lang w:val="en-US"/>
              </w:rPr>
            </w:pPr>
            <w:r w:rsidRPr="00181E42">
              <w:rPr>
                <w:b/>
                <w:szCs w:val="22"/>
                <w:lang w:val="en-US"/>
              </w:rPr>
              <w:t>IBKO---3F/01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B58" w14:textId="6142A92F" w:rsidR="00181E42" w:rsidRPr="00181E42" w:rsidRDefault="00181E42" w:rsidP="00181E42">
            <w:pPr>
              <w:spacing w:before="120"/>
              <w:rPr>
                <w:b/>
                <w:szCs w:val="22"/>
                <w:lang w:val="en-US"/>
              </w:rPr>
            </w:pPr>
            <w:r w:rsidRPr="00181E42">
              <w:rPr>
                <w:b/>
                <w:szCs w:val="22"/>
                <w:lang w:val="en-US"/>
              </w:rPr>
              <w:t>IBKO---3F/M01</w:t>
            </w:r>
          </w:p>
        </w:tc>
      </w:tr>
      <w:tr w:rsidR="00203262" w:rsidRPr="00892283" w14:paraId="15BD73F0" w14:textId="77777777" w:rsidTr="00C70CAB">
        <w:trPr>
          <w:cantSplit/>
        </w:trPr>
        <w:tc>
          <w:tcPr>
            <w:tcW w:w="880" w:type="dxa"/>
          </w:tcPr>
          <w:p w14:paraId="34AC752E" w14:textId="23F977E6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7</w:t>
            </w:r>
          </w:p>
        </w:tc>
        <w:tc>
          <w:tcPr>
            <w:tcW w:w="4365" w:type="dxa"/>
          </w:tcPr>
          <w:p w14:paraId="57182EC4" w14:textId="4A673045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GEOTECHNOLOGY AND MINING DESIGN</w:t>
            </w:r>
          </w:p>
        </w:tc>
        <w:tc>
          <w:tcPr>
            <w:tcW w:w="1984" w:type="dxa"/>
          </w:tcPr>
          <w:p w14:paraId="55C6F2DD" w14:textId="31E1B97D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  <w:tc>
          <w:tcPr>
            <w:tcW w:w="2126" w:type="dxa"/>
          </w:tcPr>
          <w:p w14:paraId="4C5FE412" w14:textId="4166054D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</w:tr>
      <w:tr w:rsidR="00203262" w:rsidRPr="00892283" w14:paraId="03A88143" w14:textId="77777777" w:rsidTr="00C70CAB">
        <w:trPr>
          <w:cantSplit/>
        </w:trPr>
        <w:tc>
          <w:tcPr>
            <w:tcW w:w="880" w:type="dxa"/>
          </w:tcPr>
          <w:p w14:paraId="20157929" w14:textId="212B8781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8</w:t>
            </w:r>
          </w:p>
        </w:tc>
        <w:tc>
          <w:tcPr>
            <w:tcW w:w="4365" w:type="dxa"/>
          </w:tcPr>
          <w:p w14:paraId="72D5CB7F" w14:textId="56B4CF0C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SURVEYING DESIGN</w:t>
            </w:r>
          </w:p>
        </w:tc>
        <w:tc>
          <w:tcPr>
            <w:tcW w:w="1984" w:type="dxa"/>
          </w:tcPr>
          <w:p w14:paraId="0EECAA6C" w14:textId="74FB5706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  <w:tc>
          <w:tcPr>
            <w:tcW w:w="2126" w:type="dxa"/>
          </w:tcPr>
          <w:p w14:paraId="28529846" w14:textId="2BD09BFD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/</w:t>
            </w:r>
          </w:p>
        </w:tc>
      </w:tr>
      <w:tr w:rsidR="00203262" w:rsidRPr="00892283" w14:paraId="2BD0BBE4" w14:textId="77777777" w:rsidTr="00C70CAB">
        <w:trPr>
          <w:cantSplit/>
        </w:trPr>
        <w:tc>
          <w:tcPr>
            <w:tcW w:w="880" w:type="dxa"/>
          </w:tcPr>
          <w:p w14:paraId="57393298" w14:textId="52F276E6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4365" w:type="dxa"/>
          </w:tcPr>
          <w:p w14:paraId="4856C583" w14:textId="7F6BB84E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TRAFFIC ENGINEERING DESIGN</w:t>
            </w:r>
          </w:p>
        </w:tc>
        <w:tc>
          <w:tcPr>
            <w:tcW w:w="1984" w:type="dxa"/>
          </w:tcPr>
          <w:p w14:paraId="43E419B1" w14:textId="02BD051B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</w:p>
        </w:tc>
        <w:tc>
          <w:tcPr>
            <w:tcW w:w="2126" w:type="dxa"/>
          </w:tcPr>
          <w:p w14:paraId="20BA72BF" w14:textId="0E1CD250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</w:p>
        </w:tc>
      </w:tr>
      <w:tr w:rsidR="00203262" w:rsidRPr="00892283" w14:paraId="1F19D5DE" w14:textId="77777777" w:rsidTr="00C70CAB">
        <w:trPr>
          <w:cantSplit/>
        </w:trPr>
        <w:tc>
          <w:tcPr>
            <w:tcW w:w="880" w:type="dxa"/>
          </w:tcPr>
          <w:p w14:paraId="34AC2490" w14:textId="07D4F19C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9/1</w:t>
            </w:r>
          </w:p>
        </w:tc>
        <w:tc>
          <w:tcPr>
            <w:tcW w:w="4365" w:type="dxa"/>
          </w:tcPr>
          <w:p w14:paraId="4B0384EC" w14:textId="337D2EC5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Crossroad of main road G1-1/245 and regional road R3-707/8801</w:t>
            </w:r>
          </w:p>
        </w:tc>
        <w:tc>
          <w:tcPr>
            <w:tcW w:w="1984" w:type="dxa"/>
          </w:tcPr>
          <w:p w14:paraId="610F3F0E" w14:textId="6477FE2D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LNKO---3D/01</w:t>
            </w:r>
          </w:p>
        </w:tc>
        <w:tc>
          <w:tcPr>
            <w:tcW w:w="2126" w:type="dxa"/>
          </w:tcPr>
          <w:p w14:paraId="20F2D674" w14:textId="6A5EF08B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LNKO---3D/M01</w:t>
            </w:r>
          </w:p>
        </w:tc>
      </w:tr>
      <w:tr w:rsidR="00203262" w:rsidRPr="00892283" w14:paraId="0F0CBD79" w14:textId="77777777" w:rsidTr="00C70CAB">
        <w:trPr>
          <w:cantSplit/>
        </w:trPr>
        <w:tc>
          <w:tcPr>
            <w:tcW w:w="880" w:type="dxa"/>
          </w:tcPr>
          <w:p w14:paraId="3D2E6231" w14:textId="50712A52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9/2</w:t>
            </w:r>
          </w:p>
        </w:tc>
        <w:tc>
          <w:tcPr>
            <w:tcW w:w="4365" w:type="dxa"/>
          </w:tcPr>
          <w:p w14:paraId="3779C2A6" w14:textId="238DC7C7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Bridge over Bistrica creek on the main road G1-1/245 in km 11+410,00</w:t>
            </w:r>
          </w:p>
        </w:tc>
        <w:tc>
          <w:tcPr>
            <w:tcW w:w="1984" w:type="dxa"/>
          </w:tcPr>
          <w:p w14:paraId="552D33C5" w14:textId="1135D438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LNKO---3D/02</w:t>
            </w:r>
          </w:p>
        </w:tc>
        <w:tc>
          <w:tcPr>
            <w:tcW w:w="2126" w:type="dxa"/>
          </w:tcPr>
          <w:p w14:paraId="4227E1C3" w14:textId="591B214A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LNKO---3D/M02</w:t>
            </w:r>
          </w:p>
        </w:tc>
      </w:tr>
      <w:tr w:rsidR="00203262" w:rsidRPr="00892283" w14:paraId="2E7B529C" w14:textId="77777777" w:rsidTr="00C70CAB">
        <w:trPr>
          <w:cantSplit/>
        </w:trPr>
        <w:tc>
          <w:tcPr>
            <w:tcW w:w="880" w:type="dxa"/>
          </w:tcPr>
          <w:p w14:paraId="76CD974E" w14:textId="06F0DBB7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9/3</w:t>
            </w:r>
          </w:p>
        </w:tc>
        <w:tc>
          <w:tcPr>
            <w:tcW w:w="4365" w:type="dxa"/>
          </w:tcPr>
          <w:p w14:paraId="48328F0F" w14:textId="1D69A0C7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Access roads to the upper Reservoir</w:t>
            </w:r>
          </w:p>
        </w:tc>
        <w:tc>
          <w:tcPr>
            <w:tcW w:w="1984" w:type="dxa"/>
          </w:tcPr>
          <w:p w14:paraId="56A718E0" w14:textId="7849B580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LNKO---3D/03</w:t>
            </w:r>
          </w:p>
        </w:tc>
        <w:tc>
          <w:tcPr>
            <w:tcW w:w="2126" w:type="dxa"/>
          </w:tcPr>
          <w:p w14:paraId="63722ED3" w14:textId="3EC4F895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LNKO---3D/M03</w:t>
            </w:r>
          </w:p>
        </w:tc>
      </w:tr>
      <w:tr w:rsidR="00203262" w:rsidRPr="00892283" w14:paraId="43B8808F" w14:textId="77777777" w:rsidTr="00C70CAB">
        <w:trPr>
          <w:cantSplit/>
        </w:trPr>
        <w:tc>
          <w:tcPr>
            <w:tcW w:w="880" w:type="dxa"/>
          </w:tcPr>
          <w:p w14:paraId="4C1CEB1C" w14:textId="29AE6339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9/4</w:t>
            </w:r>
          </w:p>
        </w:tc>
        <w:tc>
          <w:tcPr>
            <w:tcW w:w="4365" w:type="dxa"/>
          </w:tcPr>
          <w:p w14:paraId="0C74731B" w14:textId="6A52192E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Bridges on the access roads to the upper Reservoir</w:t>
            </w:r>
          </w:p>
        </w:tc>
        <w:tc>
          <w:tcPr>
            <w:tcW w:w="1984" w:type="dxa"/>
          </w:tcPr>
          <w:p w14:paraId="6A7095CB" w14:textId="6A9CDF16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LNKO---3D/04</w:t>
            </w:r>
          </w:p>
        </w:tc>
        <w:tc>
          <w:tcPr>
            <w:tcW w:w="2126" w:type="dxa"/>
          </w:tcPr>
          <w:p w14:paraId="7C2F756B" w14:textId="1F2745FB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LNKO---3D/M04</w:t>
            </w:r>
          </w:p>
        </w:tc>
      </w:tr>
      <w:tr w:rsidR="00203262" w:rsidRPr="00892283" w14:paraId="7357FEC9" w14:textId="77777777" w:rsidTr="00C70CAB">
        <w:trPr>
          <w:cantSplit/>
        </w:trPr>
        <w:tc>
          <w:tcPr>
            <w:tcW w:w="880" w:type="dxa"/>
          </w:tcPr>
          <w:p w14:paraId="7E02F24E" w14:textId="4FDB92E0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9/5</w:t>
            </w:r>
          </w:p>
        </w:tc>
        <w:tc>
          <w:tcPr>
            <w:tcW w:w="4365" w:type="dxa"/>
          </w:tcPr>
          <w:p w14:paraId="521692AC" w14:textId="65A2C494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Support and retain structures on the access roads to the upper Reservoir </w:t>
            </w:r>
          </w:p>
        </w:tc>
        <w:tc>
          <w:tcPr>
            <w:tcW w:w="1984" w:type="dxa"/>
          </w:tcPr>
          <w:p w14:paraId="47059F89" w14:textId="305C4EA3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LNKO---3D/05</w:t>
            </w:r>
          </w:p>
        </w:tc>
        <w:tc>
          <w:tcPr>
            <w:tcW w:w="2126" w:type="dxa"/>
          </w:tcPr>
          <w:p w14:paraId="3DC61673" w14:textId="60419A21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LNKO---3D/M05</w:t>
            </w:r>
          </w:p>
        </w:tc>
      </w:tr>
      <w:tr w:rsidR="00203262" w:rsidRPr="00892283" w14:paraId="28A57E4A" w14:textId="77777777" w:rsidTr="00C70CAB">
        <w:trPr>
          <w:cantSplit/>
        </w:trPr>
        <w:tc>
          <w:tcPr>
            <w:tcW w:w="880" w:type="dxa"/>
          </w:tcPr>
          <w:p w14:paraId="11D64A07" w14:textId="52356077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9/6</w:t>
            </w:r>
          </w:p>
        </w:tc>
        <w:tc>
          <w:tcPr>
            <w:tcW w:w="4365" w:type="dxa"/>
          </w:tcPr>
          <w:p w14:paraId="64E29C52" w14:textId="01041122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Water management arrangements on the access roads to the upper Reservoir</w:t>
            </w:r>
          </w:p>
        </w:tc>
        <w:tc>
          <w:tcPr>
            <w:tcW w:w="1984" w:type="dxa"/>
          </w:tcPr>
          <w:p w14:paraId="6493F551" w14:textId="141204F8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LNKO---3D/06</w:t>
            </w:r>
          </w:p>
        </w:tc>
        <w:tc>
          <w:tcPr>
            <w:tcW w:w="2126" w:type="dxa"/>
          </w:tcPr>
          <w:p w14:paraId="1B37041D" w14:textId="125559BE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LNKO---3D/M06</w:t>
            </w:r>
          </w:p>
        </w:tc>
      </w:tr>
      <w:tr w:rsidR="00203262" w:rsidRPr="00892283" w14:paraId="5DF48ACB" w14:textId="77777777" w:rsidTr="00C70CAB">
        <w:trPr>
          <w:cantSplit/>
        </w:trPr>
        <w:tc>
          <w:tcPr>
            <w:tcW w:w="880" w:type="dxa"/>
          </w:tcPr>
          <w:p w14:paraId="52EDACD4" w14:textId="61DD19FA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9/7</w:t>
            </w:r>
          </w:p>
        </w:tc>
        <w:tc>
          <w:tcPr>
            <w:tcW w:w="4365" w:type="dxa"/>
          </w:tcPr>
          <w:p w14:paraId="030C189C" w14:textId="63ACB4BC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 xml:space="preserve">Temporary By-pass on the main road G1-1/245 from km 3+730,00 to km 4+210,00 </w:t>
            </w:r>
          </w:p>
        </w:tc>
        <w:tc>
          <w:tcPr>
            <w:tcW w:w="1984" w:type="dxa"/>
          </w:tcPr>
          <w:p w14:paraId="0218D91D" w14:textId="739E87CE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LNKO---3D/07</w:t>
            </w:r>
          </w:p>
        </w:tc>
        <w:tc>
          <w:tcPr>
            <w:tcW w:w="2126" w:type="dxa"/>
          </w:tcPr>
          <w:p w14:paraId="0E4DE91C" w14:textId="23CCDF2D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LNKO---3D/M07</w:t>
            </w:r>
          </w:p>
        </w:tc>
      </w:tr>
      <w:tr w:rsidR="00203262" w:rsidRPr="00892283" w14:paraId="119DBE56" w14:textId="77777777" w:rsidTr="00C70CAB">
        <w:trPr>
          <w:cantSplit/>
        </w:trPr>
        <w:tc>
          <w:tcPr>
            <w:tcW w:w="880" w:type="dxa"/>
          </w:tcPr>
          <w:p w14:paraId="08A0EADB" w14:textId="45A2A580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9/8</w:t>
            </w:r>
          </w:p>
        </w:tc>
        <w:tc>
          <w:tcPr>
            <w:tcW w:w="4365" w:type="dxa"/>
          </w:tcPr>
          <w:p w14:paraId="205E9B91" w14:textId="0848D4CD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Reconstruction of the main road G1-1/245 from km 3+730,00 to km 4+210,00 and access to the construction site</w:t>
            </w:r>
          </w:p>
        </w:tc>
        <w:tc>
          <w:tcPr>
            <w:tcW w:w="1984" w:type="dxa"/>
          </w:tcPr>
          <w:p w14:paraId="6882D281" w14:textId="6D186FA5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LNKO---3D/08</w:t>
            </w:r>
          </w:p>
        </w:tc>
        <w:tc>
          <w:tcPr>
            <w:tcW w:w="2126" w:type="dxa"/>
          </w:tcPr>
          <w:p w14:paraId="7DD28DFA" w14:textId="5D800F77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LNKO---3D/M08</w:t>
            </w:r>
          </w:p>
        </w:tc>
      </w:tr>
      <w:tr w:rsidR="00203262" w:rsidRPr="00892283" w14:paraId="0633B066" w14:textId="77777777" w:rsidTr="00C70CAB">
        <w:trPr>
          <w:cantSplit/>
        </w:trPr>
        <w:tc>
          <w:tcPr>
            <w:tcW w:w="880" w:type="dxa"/>
          </w:tcPr>
          <w:p w14:paraId="27347F3A" w14:textId="1204246E" w:rsidR="00203262" w:rsidRPr="00892283" w:rsidRDefault="00241AAD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9/9</w:t>
            </w:r>
          </w:p>
        </w:tc>
        <w:tc>
          <w:tcPr>
            <w:tcW w:w="4365" w:type="dxa"/>
          </w:tcPr>
          <w:p w14:paraId="24019EDA" w14:textId="2B3AC247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Bridge on the main road G1-1/245 in km 3+920,00</w:t>
            </w:r>
          </w:p>
        </w:tc>
        <w:tc>
          <w:tcPr>
            <w:tcW w:w="1984" w:type="dxa"/>
          </w:tcPr>
          <w:p w14:paraId="6D37CF4F" w14:textId="083BEF65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LNKO---3D/09</w:t>
            </w:r>
          </w:p>
        </w:tc>
        <w:tc>
          <w:tcPr>
            <w:tcW w:w="2126" w:type="dxa"/>
          </w:tcPr>
          <w:p w14:paraId="1118F9CC" w14:textId="7E5BA1BF" w:rsidR="00203262" w:rsidRPr="00892283" w:rsidRDefault="00203262" w:rsidP="00203262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LNKO---3D/M09</w:t>
            </w:r>
          </w:p>
        </w:tc>
      </w:tr>
      <w:tr w:rsidR="00203262" w:rsidRPr="00892283" w14:paraId="09C42C1F" w14:textId="77777777" w:rsidTr="00C70CAB">
        <w:trPr>
          <w:cantSplit/>
        </w:trPr>
        <w:tc>
          <w:tcPr>
            <w:tcW w:w="880" w:type="dxa"/>
          </w:tcPr>
          <w:p w14:paraId="01C4DDA4" w14:textId="697647FB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10</w:t>
            </w:r>
          </w:p>
        </w:tc>
        <w:tc>
          <w:tcPr>
            <w:tcW w:w="4365" w:type="dxa"/>
          </w:tcPr>
          <w:p w14:paraId="78779ED0" w14:textId="6F4B1501" w:rsidR="00203262" w:rsidRPr="00892283" w:rsidRDefault="00203262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LANDSCAPE ARCHITECTURE DESIGN</w:t>
            </w:r>
          </w:p>
        </w:tc>
        <w:tc>
          <w:tcPr>
            <w:tcW w:w="1984" w:type="dxa"/>
          </w:tcPr>
          <w:p w14:paraId="20148149" w14:textId="6CA6FE1F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VBKO---3K/01</w:t>
            </w:r>
          </w:p>
        </w:tc>
        <w:tc>
          <w:tcPr>
            <w:tcW w:w="2126" w:type="dxa"/>
          </w:tcPr>
          <w:p w14:paraId="4DB09154" w14:textId="1927F9DF" w:rsidR="00203262" w:rsidRPr="00892283" w:rsidRDefault="00241AAD" w:rsidP="004746E0">
            <w:pPr>
              <w:spacing w:before="120"/>
              <w:rPr>
                <w:b/>
                <w:szCs w:val="22"/>
                <w:lang w:val="en-US"/>
              </w:rPr>
            </w:pPr>
            <w:r w:rsidRPr="00892283">
              <w:rPr>
                <w:b/>
                <w:szCs w:val="22"/>
                <w:lang w:val="en-US"/>
              </w:rPr>
              <w:t>VBKO---3K/M01</w:t>
            </w:r>
          </w:p>
        </w:tc>
      </w:tr>
    </w:tbl>
    <w:p w14:paraId="1A4CEDE2" w14:textId="77777777" w:rsidR="00EE1B3D" w:rsidRPr="00892283" w:rsidRDefault="00EE1B3D" w:rsidP="00DB485B">
      <w:pPr>
        <w:tabs>
          <w:tab w:val="left" w:pos="2552"/>
        </w:tabs>
        <w:spacing w:after="120"/>
        <w:ind w:left="2552" w:hanging="2552"/>
        <w:rPr>
          <w:lang w:val="en-US"/>
        </w:rPr>
      </w:pPr>
    </w:p>
    <w:sectPr w:rsidR="00EE1B3D" w:rsidRPr="00892283" w:rsidSect="00DB485B">
      <w:headerReference w:type="default" r:id="rId10"/>
      <w:pgSz w:w="11907" w:h="16840" w:code="9"/>
      <w:pgMar w:top="1985" w:right="851" w:bottom="1418" w:left="1701" w:header="709" w:footer="26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332CE" w14:textId="77777777" w:rsidR="00BC5925" w:rsidRDefault="00BC5925">
      <w:r>
        <w:separator/>
      </w:r>
    </w:p>
  </w:endnote>
  <w:endnote w:type="continuationSeparator" w:id="0">
    <w:p w14:paraId="34A6AF14" w14:textId="77777777" w:rsidR="00BC5925" w:rsidRDefault="00BC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9E015" w14:textId="77777777" w:rsidR="00BC5925" w:rsidRDefault="00BC5925">
      <w:r>
        <w:separator/>
      </w:r>
    </w:p>
  </w:footnote>
  <w:footnote w:type="continuationSeparator" w:id="0">
    <w:p w14:paraId="28E9D2CC" w14:textId="77777777" w:rsidR="00BC5925" w:rsidRDefault="00BC5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108" w:type="dxa"/>
      <w:tblLayout w:type="fixed"/>
      <w:tblLook w:val="01E0" w:firstRow="1" w:lastRow="1" w:firstColumn="1" w:lastColumn="1" w:noHBand="0" w:noVBand="0"/>
    </w:tblPr>
    <w:tblGrid>
      <w:gridCol w:w="4111"/>
      <w:gridCol w:w="1260"/>
      <w:gridCol w:w="2086"/>
      <w:gridCol w:w="1176"/>
      <w:gridCol w:w="723"/>
    </w:tblGrid>
    <w:tr w:rsidR="007F2A7D" w14:paraId="22280C72" w14:textId="77777777" w:rsidTr="00114632">
      <w:trPr>
        <w:trHeight w:hRule="exact" w:val="284"/>
      </w:trPr>
      <w:tc>
        <w:tcPr>
          <w:tcW w:w="4111" w:type="dxa"/>
          <w:tcBorders>
            <w:bottom w:val="single" w:sz="4" w:space="0" w:color="auto"/>
          </w:tcBorders>
        </w:tcPr>
        <w:p w14:paraId="2F8E5A02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031FDAD1" w14:textId="269BA034" w:rsidR="007F2A7D" w:rsidRPr="00114632" w:rsidRDefault="00C14687" w:rsidP="00114632">
          <w:pPr>
            <w:pStyle w:val="Glava"/>
            <w:tabs>
              <w:tab w:val="clear" w:pos="4153"/>
              <w:tab w:val="clear" w:pos="8306"/>
            </w:tabs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657728" behindDoc="1" locked="0" layoutInCell="1" allowOverlap="0" wp14:anchorId="7DBEADDA" wp14:editId="67AB02E9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36195</wp:posOffset>
                    </wp:positionV>
                    <wp:extent cx="608330" cy="470535"/>
                    <wp:effectExtent l="0" t="0" r="0" b="0"/>
                    <wp:wrapTight wrapText="bothSides">
                      <wp:wrapPolygon edited="0">
                        <wp:start x="19571" y="0"/>
                        <wp:lineTo x="2706" y="2653"/>
                        <wp:lineTo x="-338" y="3527"/>
                        <wp:lineTo x="-338" y="20288"/>
                        <wp:lineTo x="13844" y="20288"/>
                        <wp:lineTo x="15535" y="20288"/>
                        <wp:lineTo x="20924" y="15420"/>
                        <wp:lineTo x="20924" y="0"/>
                        <wp:lineTo x="19571" y="0"/>
                      </wp:wrapPolygon>
                    </wp:wrapTight>
                    <wp:docPr id="472" name="Platno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243519531" name="Group 474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856531072" name="Freeform 475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0808671" name="Freeform 476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6490000" name="Freeform 477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1126194" name="Freeform 478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8347290" name="Freeform 47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1625924" id="Platno 1" o:spid="_x0000_s1026" editas="canvas" style="position:absolute;margin-left:2.85pt;margin-top:2.85pt;width:47.9pt;height:37.05pt;z-index:-251658752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74" o:spid="_x0000_s1028" style="position:absolute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">
                      <o:lock v:ext="edit" aspectratio="t"/>
                      <v:shape id="Freeform 475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76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77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78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79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</w:tc>
      <w:tc>
        <w:tcPr>
          <w:tcW w:w="3985" w:type="dxa"/>
          <w:gridSpan w:val="3"/>
          <w:tcBorders>
            <w:bottom w:val="single" w:sz="4" w:space="0" w:color="auto"/>
          </w:tcBorders>
          <w:vAlign w:val="bottom"/>
        </w:tcPr>
        <w:p w14:paraId="781A4077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7F2A7D" w14:paraId="4ABA79D4" w14:textId="77777777" w:rsidTr="00114632">
      <w:trPr>
        <w:cantSplit/>
        <w:trHeight w:hRule="exact" w:val="284"/>
      </w:trPr>
      <w:tc>
        <w:tcPr>
          <w:tcW w:w="4111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5723B84" w14:textId="77777777" w:rsidR="007F2A7D" w:rsidRPr="00114632" w:rsidRDefault="007F2A7D" w:rsidP="00114632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</w:rPr>
          </w:pPr>
          <w:r w:rsidRPr="00114632">
            <w:rPr>
              <w:b/>
            </w:rPr>
            <w:t>0.9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3A622972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2086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2DCC2DE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1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A2CB14A" w14:textId="77777777" w:rsidR="007F2A7D" w:rsidRPr="00114632" w:rsidRDefault="007F2A7D" w:rsidP="00114632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114632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F9A3A47" w14:textId="7FD512DE" w:rsidR="007F2A7D" w:rsidRPr="00114632" w:rsidRDefault="00D92770" w:rsidP="00114632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974248">
            <w:fldChar w:fldCharType="begin"/>
          </w:r>
          <w:r w:rsidR="007F2A7D">
            <w:instrText xml:space="preserve"> PAGE  \* Arabic  \* MERGEFORMAT </w:instrText>
          </w:r>
          <w:r w:rsidRPr="00974248">
            <w:fldChar w:fldCharType="separate"/>
          </w:r>
          <w:r w:rsidR="00A14BE4" w:rsidRPr="00A14BE4">
            <w:rPr>
              <w:b/>
              <w:noProof/>
              <w:szCs w:val="22"/>
            </w:rPr>
            <w:t>1</w:t>
          </w:r>
          <w:r w:rsidRPr="00974248">
            <w:rPr>
              <w:b/>
              <w:noProof/>
              <w:szCs w:val="22"/>
            </w:rPr>
            <w:fldChar w:fldCharType="end"/>
          </w:r>
          <w:r w:rsidR="007F2A7D" w:rsidRPr="00114632">
            <w:rPr>
              <w:b/>
              <w:szCs w:val="22"/>
            </w:rPr>
            <w:t>/</w:t>
          </w:r>
          <w:fldSimple w:instr=" SECTIONPAGES  \* Arabic  \* MERGEFORMAT ">
            <w:r w:rsidR="00BC3043" w:rsidRPr="00BC3043">
              <w:rPr>
                <w:b/>
                <w:noProof/>
                <w:szCs w:val="22"/>
              </w:rPr>
              <w:t>2</w:t>
            </w:r>
          </w:fldSimple>
        </w:p>
      </w:tc>
    </w:tr>
    <w:tr w:rsidR="007F2A7D" w14:paraId="1EDEAF52" w14:textId="77777777" w:rsidTr="00114632">
      <w:trPr>
        <w:trHeight w:hRule="exact" w:val="393"/>
      </w:trPr>
      <w:tc>
        <w:tcPr>
          <w:tcW w:w="4111" w:type="dxa"/>
          <w:tcBorders>
            <w:top w:val="single" w:sz="4" w:space="0" w:color="auto"/>
          </w:tcBorders>
        </w:tcPr>
        <w:p w14:paraId="6EE09128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0" w:type="dxa"/>
          <w:vMerge/>
          <w:tcBorders>
            <w:top w:val="single" w:sz="2" w:space="0" w:color="6D6E70"/>
          </w:tcBorders>
          <w:vAlign w:val="center"/>
        </w:tcPr>
        <w:p w14:paraId="382D8EE3" w14:textId="77777777" w:rsidR="007F2A7D" w:rsidRPr="00114632" w:rsidRDefault="007F2A7D" w:rsidP="00114632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985" w:type="dxa"/>
          <w:gridSpan w:val="3"/>
          <w:tcBorders>
            <w:top w:val="single" w:sz="4" w:space="0" w:color="auto"/>
          </w:tcBorders>
        </w:tcPr>
        <w:p w14:paraId="46CF6EE9" w14:textId="77777777" w:rsidR="007F2A7D" w:rsidRDefault="007F2A7D" w:rsidP="00114632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5FF8ABFD" w14:textId="77777777" w:rsidR="007F2A7D" w:rsidRDefault="007F2A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EFEA80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548E"/>
    <w:multiLevelType w:val="hybridMultilevel"/>
    <w:tmpl w:val="3314FD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3E1487"/>
    <w:multiLevelType w:val="hybridMultilevel"/>
    <w:tmpl w:val="78362182"/>
    <w:lvl w:ilvl="0" w:tplc="85382EC0">
      <w:start w:val="1"/>
      <w:numFmt w:val="bullet"/>
      <w:lvlText w:val="-"/>
      <w:lvlJc w:val="left"/>
      <w:pPr>
        <w:ind w:left="36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F5D50"/>
    <w:multiLevelType w:val="hybridMultilevel"/>
    <w:tmpl w:val="2040A0C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0F7632"/>
    <w:multiLevelType w:val="hybridMultilevel"/>
    <w:tmpl w:val="4E28A2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312E6A"/>
    <w:multiLevelType w:val="hybridMultilevel"/>
    <w:tmpl w:val="8AFED33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B57497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950D3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8A42A0"/>
    <w:multiLevelType w:val="hybridMultilevel"/>
    <w:tmpl w:val="67662A4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66305F"/>
    <w:multiLevelType w:val="hybridMultilevel"/>
    <w:tmpl w:val="BB5E831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B52F6F"/>
    <w:multiLevelType w:val="hybridMultilevel"/>
    <w:tmpl w:val="CA804B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03BFE"/>
    <w:multiLevelType w:val="hybridMultilevel"/>
    <w:tmpl w:val="A5042A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07220"/>
    <w:multiLevelType w:val="singleLevel"/>
    <w:tmpl w:val="04E4D7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42C24DFC"/>
    <w:multiLevelType w:val="hybridMultilevel"/>
    <w:tmpl w:val="08CCF70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0875F3"/>
    <w:multiLevelType w:val="hybridMultilevel"/>
    <w:tmpl w:val="927E700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E27F4B"/>
    <w:multiLevelType w:val="hybridMultilevel"/>
    <w:tmpl w:val="5C42D34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44F8E"/>
    <w:multiLevelType w:val="hybridMultilevel"/>
    <w:tmpl w:val="75AA8B90"/>
    <w:lvl w:ilvl="0" w:tplc="483EFEB2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CDD7027"/>
    <w:multiLevelType w:val="hybridMultilevel"/>
    <w:tmpl w:val="B052BE6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D1C60FE"/>
    <w:multiLevelType w:val="hybridMultilevel"/>
    <w:tmpl w:val="60C288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E346833"/>
    <w:multiLevelType w:val="hybridMultilevel"/>
    <w:tmpl w:val="680C30F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31A56A7"/>
    <w:multiLevelType w:val="hybridMultilevel"/>
    <w:tmpl w:val="34EE1B3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6C48AB"/>
    <w:multiLevelType w:val="hybridMultilevel"/>
    <w:tmpl w:val="36FA98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2E4495"/>
    <w:multiLevelType w:val="hybridMultilevel"/>
    <w:tmpl w:val="72EE9EB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CF747DF"/>
    <w:multiLevelType w:val="hybridMultilevel"/>
    <w:tmpl w:val="F98E7D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DB54F0"/>
    <w:multiLevelType w:val="hybridMultilevel"/>
    <w:tmpl w:val="A628F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1C51924"/>
    <w:multiLevelType w:val="hybridMultilevel"/>
    <w:tmpl w:val="C1567ED4"/>
    <w:lvl w:ilvl="0" w:tplc="8C424D3E">
      <w:start w:val="5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EF7CC4"/>
    <w:multiLevelType w:val="hybridMultilevel"/>
    <w:tmpl w:val="7082CE8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61F0AF9"/>
    <w:multiLevelType w:val="hybridMultilevel"/>
    <w:tmpl w:val="3F3649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8216F2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A27036"/>
    <w:multiLevelType w:val="hybridMultilevel"/>
    <w:tmpl w:val="11624B88"/>
    <w:lvl w:ilvl="0" w:tplc="85382EC0">
      <w:start w:val="1"/>
      <w:numFmt w:val="bullet"/>
      <w:lvlText w:val="-"/>
      <w:lvlJc w:val="left"/>
      <w:pPr>
        <w:ind w:left="36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4D5BB4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12432"/>
    <w:multiLevelType w:val="hybridMultilevel"/>
    <w:tmpl w:val="8C52C1F6"/>
    <w:lvl w:ilvl="0" w:tplc="C674CEC2">
      <w:start w:val="3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A3701"/>
    <w:multiLevelType w:val="hybridMultilevel"/>
    <w:tmpl w:val="B7D4D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03285F"/>
    <w:multiLevelType w:val="hybridMultilevel"/>
    <w:tmpl w:val="F5FEA73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34190764">
    <w:abstractNumId w:val="0"/>
  </w:num>
  <w:num w:numId="2" w16cid:durableId="1993168858">
    <w:abstractNumId w:val="0"/>
  </w:num>
  <w:num w:numId="3" w16cid:durableId="13431707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4" w16cid:durableId="1330056770">
    <w:abstractNumId w:val="1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5" w16cid:durableId="451091186">
    <w:abstractNumId w:val="13"/>
  </w:num>
  <w:num w:numId="6" w16cid:durableId="6819792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7" w16cid:durableId="116261803">
    <w:abstractNumId w:val="7"/>
  </w:num>
  <w:num w:numId="8" w16cid:durableId="434786864">
    <w:abstractNumId w:val="8"/>
  </w:num>
  <w:num w:numId="9" w16cid:durableId="889534101">
    <w:abstractNumId w:val="17"/>
  </w:num>
  <w:num w:numId="10" w16cid:durableId="410156939">
    <w:abstractNumId w:val="32"/>
  </w:num>
  <w:num w:numId="11" w16cid:durableId="1442796371">
    <w:abstractNumId w:val="26"/>
  </w:num>
  <w:num w:numId="12" w16cid:durableId="1888099068">
    <w:abstractNumId w:val="16"/>
  </w:num>
  <w:num w:numId="13" w16cid:durableId="759640571">
    <w:abstractNumId w:val="12"/>
  </w:num>
  <w:num w:numId="14" w16cid:durableId="1865315931">
    <w:abstractNumId w:val="19"/>
  </w:num>
  <w:num w:numId="15" w16cid:durableId="109783437">
    <w:abstractNumId w:val="11"/>
  </w:num>
  <w:num w:numId="16" w16cid:durableId="1943417145">
    <w:abstractNumId w:val="4"/>
  </w:num>
  <w:num w:numId="17" w16cid:durableId="874804527">
    <w:abstractNumId w:val="18"/>
  </w:num>
  <w:num w:numId="18" w16cid:durableId="1399355190">
    <w:abstractNumId w:val="10"/>
  </w:num>
  <w:num w:numId="19" w16cid:durableId="2118715956">
    <w:abstractNumId w:val="2"/>
  </w:num>
  <w:num w:numId="20" w16cid:durableId="1951400971">
    <w:abstractNumId w:val="20"/>
  </w:num>
  <w:num w:numId="21" w16cid:durableId="1065445559">
    <w:abstractNumId w:val="5"/>
  </w:num>
  <w:num w:numId="22" w16cid:durableId="209657343">
    <w:abstractNumId w:val="23"/>
  </w:num>
  <w:num w:numId="23" w16cid:durableId="246573653">
    <w:abstractNumId w:val="14"/>
  </w:num>
  <w:num w:numId="24" w16cid:durableId="751896865">
    <w:abstractNumId w:val="24"/>
  </w:num>
  <w:num w:numId="25" w16cid:durableId="1757900444">
    <w:abstractNumId w:val="22"/>
  </w:num>
  <w:num w:numId="26" w16cid:durableId="1159224651">
    <w:abstractNumId w:val="21"/>
  </w:num>
  <w:num w:numId="27" w16cid:durableId="1275745650">
    <w:abstractNumId w:val="27"/>
  </w:num>
  <w:num w:numId="28" w16cid:durableId="1553924606">
    <w:abstractNumId w:val="34"/>
  </w:num>
  <w:num w:numId="29" w16cid:durableId="1106267242">
    <w:abstractNumId w:val="25"/>
  </w:num>
  <w:num w:numId="30" w16cid:durableId="2004316159">
    <w:abstractNumId w:val="28"/>
  </w:num>
  <w:num w:numId="31" w16cid:durableId="1799447308">
    <w:abstractNumId w:val="9"/>
  </w:num>
  <w:num w:numId="32" w16cid:durableId="1132819621">
    <w:abstractNumId w:val="6"/>
  </w:num>
  <w:num w:numId="33" w16cid:durableId="1296714948">
    <w:abstractNumId w:val="29"/>
  </w:num>
  <w:num w:numId="34" w16cid:durableId="451822162">
    <w:abstractNumId w:val="33"/>
  </w:num>
  <w:num w:numId="35" w16cid:durableId="26833884">
    <w:abstractNumId w:val="31"/>
  </w:num>
  <w:num w:numId="36" w16cid:durableId="1866937422">
    <w:abstractNumId w:val="15"/>
  </w:num>
  <w:num w:numId="37" w16cid:durableId="1886991185">
    <w:abstractNumId w:val="30"/>
  </w:num>
  <w:num w:numId="38" w16cid:durableId="185758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attachedTemplate r:id="rId1"/>
  <w:defaultTabStop w:val="720"/>
  <w:hyphenationZone w:val="425"/>
  <w:doNotHyphenateCaps/>
  <w:drawingGridHorizontalSpacing w:val="28"/>
  <w:drawingGridVerticalSpacing w:val="28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ip" w:val="is101rv4"/>
  </w:docVars>
  <w:rsids>
    <w:rsidRoot w:val="00EE1B3D"/>
    <w:rsid w:val="00001D9E"/>
    <w:rsid w:val="0002726B"/>
    <w:rsid w:val="00054A37"/>
    <w:rsid w:val="00096B24"/>
    <w:rsid w:val="000A0ACB"/>
    <w:rsid w:val="000C0593"/>
    <w:rsid w:val="000C2BD5"/>
    <w:rsid w:val="000C40F9"/>
    <w:rsid w:val="000F4572"/>
    <w:rsid w:val="0011145B"/>
    <w:rsid w:val="001118B7"/>
    <w:rsid w:val="00114632"/>
    <w:rsid w:val="00121D03"/>
    <w:rsid w:val="00125904"/>
    <w:rsid w:val="001277EB"/>
    <w:rsid w:val="00127DEB"/>
    <w:rsid w:val="001432F5"/>
    <w:rsid w:val="00181E42"/>
    <w:rsid w:val="001942F9"/>
    <w:rsid w:val="001A1EA0"/>
    <w:rsid w:val="00203262"/>
    <w:rsid w:val="0021151A"/>
    <w:rsid w:val="00223985"/>
    <w:rsid w:val="00241AAD"/>
    <w:rsid w:val="00242C0D"/>
    <w:rsid w:val="00245319"/>
    <w:rsid w:val="00286268"/>
    <w:rsid w:val="002F01C6"/>
    <w:rsid w:val="00313570"/>
    <w:rsid w:val="00331A3B"/>
    <w:rsid w:val="00332583"/>
    <w:rsid w:val="00333CD6"/>
    <w:rsid w:val="00370C6E"/>
    <w:rsid w:val="00385781"/>
    <w:rsid w:val="003B45C1"/>
    <w:rsid w:val="003B77E5"/>
    <w:rsid w:val="003C464C"/>
    <w:rsid w:val="003D3F34"/>
    <w:rsid w:val="003E1479"/>
    <w:rsid w:val="004049D0"/>
    <w:rsid w:val="004164C7"/>
    <w:rsid w:val="00421824"/>
    <w:rsid w:val="00443DC2"/>
    <w:rsid w:val="004746E0"/>
    <w:rsid w:val="004838FE"/>
    <w:rsid w:val="00496C63"/>
    <w:rsid w:val="004A50C8"/>
    <w:rsid w:val="004C593E"/>
    <w:rsid w:val="004D310A"/>
    <w:rsid w:val="004E18DE"/>
    <w:rsid w:val="004F4313"/>
    <w:rsid w:val="00525095"/>
    <w:rsid w:val="00551890"/>
    <w:rsid w:val="00551E3C"/>
    <w:rsid w:val="00567BC5"/>
    <w:rsid w:val="00597E69"/>
    <w:rsid w:val="005A45CB"/>
    <w:rsid w:val="005B6124"/>
    <w:rsid w:val="00603069"/>
    <w:rsid w:val="00610684"/>
    <w:rsid w:val="00623CF2"/>
    <w:rsid w:val="006455D1"/>
    <w:rsid w:val="00653EDB"/>
    <w:rsid w:val="00661EA6"/>
    <w:rsid w:val="00691E5B"/>
    <w:rsid w:val="006925D6"/>
    <w:rsid w:val="006B1460"/>
    <w:rsid w:val="006D6650"/>
    <w:rsid w:val="006D696C"/>
    <w:rsid w:val="006F1792"/>
    <w:rsid w:val="00722186"/>
    <w:rsid w:val="00722D95"/>
    <w:rsid w:val="0073210D"/>
    <w:rsid w:val="00734C81"/>
    <w:rsid w:val="00747B1B"/>
    <w:rsid w:val="0075034E"/>
    <w:rsid w:val="00753EB6"/>
    <w:rsid w:val="00771595"/>
    <w:rsid w:val="0077166A"/>
    <w:rsid w:val="0077282D"/>
    <w:rsid w:val="00781B94"/>
    <w:rsid w:val="007848E8"/>
    <w:rsid w:val="007B6D46"/>
    <w:rsid w:val="007D0C41"/>
    <w:rsid w:val="007F2A7D"/>
    <w:rsid w:val="00823107"/>
    <w:rsid w:val="008355A2"/>
    <w:rsid w:val="0087060A"/>
    <w:rsid w:val="00891950"/>
    <w:rsid w:val="00892283"/>
    <w:rsid w:val="008B31D2"/>
    <w:rsid w:val="008D3657"/>
    <w:rsid w:val="008E3A9A"/>
    <w:rsid w:val="008E4D75"/>
    <w:rsid w:val="008E5B60"/>
    <w:rsid w:val="00900508"/>
    <w:rsid w:val="00903D7E"/>
    <w:rsid w:val="00910A0D"/>
    <w:rsid w:val="009125AF"/>
    <w:rsid w:val="00913D8D"/>
    <w:rsid w:val="00914FC5"/>
    <w:rsid w:val="0092041A"/>
    <w:rsid w:val="00945260"/>
    <w:rsid w:val="00956C21"/>
    <w:rsid w:val="009638DC"/>
    <w:rsid w:val="00974248"/>
    <w:rsid w:val="0098673B"/>
    <w:rsid w:val="009B3EDD"/>
    <w:rsid w:val="009C7730"/>
    <w:rsid w:val="009D591B"/>
    <w:rsid w:val="009F54C5"/>
    <w:rsid w:val="009F5650"/>
    <w:rsid w:val="00A14BE4"/>
    <w:rsid w:val="00A34161"/>
    <w:rsid w:val="00A41014"/>
    <w:rsid w:val="00A808AC"/>
    <w:rsid w:val="00A95152"/>
    <w:rsid w:val="00AA5A30"/>
    <w:rsid w:val="00AD6C5F"/>
    <w:rsid w:val="00B43193"/>
    <w:rsid w:val="00B61903"/>
    <w:rsid w:val="00B626DD"/>
    <w:rsid w:val="00B63665"/>
    <w:rsid w:val="00B72EE5"/>
    <w:rsid w:val="00B80815"/>
    <w:rsid w:val="00B903C3"/>
    <w:rsid w:val="00B954B1"/>
    <w:rsid w:val="00BA3AAF"/>
    <w:rsid w:val="00BB1883"/>
    <w:rsid w:val="00BC3043"/>
    <w:rsid w:val="00BC5925"/>
    <w:rsid w:val="00BE69B3"/>
    <w:rsid w:val="00C14687"/>
    <w:rsid w:val="00C261DC"/>
    <w:rsid w:val="00C51217"/>
    <w:rsid w:val="00C70CAB"/>
    <w:rsid w:val="00C804E1"/>
    <w:rsid w:val="00C84D18"/>
    <w:rsid w:val="00C91609"/>
    <w:rsid w:val="00CA42B6"/>
    <w:rsid w:val="00CB4738"/>
    <w:rsid w:val="00CB54F2"/>
    <w:rsid w:val="00CC127A"/>
    <w:rsid w:val="00CE13C9"/>
    <w:rsid w:val="00CF2F1F"/>
    <w:rsid w:val="00D13443"/>
    <w:rsid w:val="00D40A34"/>
    <w:rsid w:val="00D439DE"/>
    <w:rsid w:val="00D50872"/>
    <w:rsid w:val="00D64177"/>
    <w:rsid w:val="00D8166C"/>
    <w:rsid w:val="00D8248D"/>
    <w:rsid w:val="00D91137"/>
    <w:rsid w:val="00D92770"/>
    <w:rsid w:val="00DB485B"/>
    <w:rsid w:val="00DB5C5F"/>
    <w:rsid w:val="00DC2C2B"/>
    <w:rsid w:val="00DC51D2"/>
    <w:rsid w:val="00DE2101"/>
    <w:rsid w:val="00DF20C0"/>
    <w:rsid w:val="00E1007E"/>
    <w:rsid w:val="00E11371"/>
    <w:rsid w:val="00E11488"/>
    <w:rsid w:val="00E124D9"/>
    <w:rsid w:val="00E12CDC"/>
    <w:rsid w:val="00E41B86"/>
    <w:rsid w:val="00E81729"/>
    <w:rsid w:val="00E85941"/>
    <w:rsid w:val="00EA24C6"/>
    <w:rsid w:val="00EC4B4F"/>
    <w:rsid w:val="00EE1B3D"/>
    <w:rsid w:val="00EE2C5B"/>
    <w:rsid w:val="00EE4FD4"/>
    <w:rsid w:val="00EE5E6E"/>
    <w:rsid w:val="00EF043F"/>
    <w:rsid w:val="00EF3780"/>
    <w:rsid w:val="00F21BA1"/>
    <w:rsid w:val="00F23A82"/>
    <w:rsid w:val="00F411AE"/>
    <w:rsid w:val="00F535B2"/>
    <w:rsid w:val="00F91B1A"/>
    <w:rsid w:val="00FB6619"/>
    <w:rsid w:val="00FC36D8"/>
    <w:rsid w:val="00FF0405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2EA75"/>
  <w15:docId w15:val="{67ECB359-D8C5-4770-BCFC-02253624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76DBE"/>
    <w:rPr>
      <w:rFonts w:ascii="Trebuchet MS" w:hAnsi="Trebuchet MS"/>
      <w:sz w:val="22"/>
    </w:rPr>
  </w:style>
  <w:style w:type="paragraph" w:styleId="Naslov1">
    <w:name w:val="heading 1"/>
    <w:basedOn w:val="Navaden"/>
    <w:next w:val="Navaden"/>
    <w:qFormat/>
    <w:rsid w:val="00A76DBE"/>
    <w:pPr>
      <w:keepNext/>
      <w:tabs>
        <w:tab w:val="left" w:pos="1134"/>
      </w:tabs>
      <w:spacing w:line="300" w:lineRule="atLeast"/>
      <w:ind w:left="1134" w:hanging="1134"/>
      <w:jc w:val="both"/>
      <w:outlineLvl w:val="0"/>
    </w:pPr>
    <w:rPr>
      <w:b/>
      <w:caps/>
      <w:spacing w:val="10"/>
      <w:kern w:val="28"/>
      <w:sz w:val="28"/>
    </w:rPr>
  </w:style>
  <w:style w:type="paragraph" w:styleId="Naslov2">
    <w:name w:val="heading 2"/>
    <w:basedOn w:val="Navaden"/>
    <w:next w:val="Navaden"/>
    <w:qFormat/>
    <w:rsid w:val="00A76DBE"/>
    <w:pPr>
      <w:keepNext/>
      <w:tabs>
        <w:tab w:val="left" w:pos="1134"/>
      </w:tabs>
      <w:spacing w:line="300" w:lineRule="atLeast"/>
      <w:ind w:left="1134" w:hanging="1134"/>
      <w:jc w:val="both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qFormat/>
    <w:rsid w:val="00A76DBE"/>
    <w:pPr>
      <w:keepNext/>
      <w:tabs>
        <w:tab w:val="right" w:pos="2268"/>
        <w:tab w:val="right" w:pos="4253"/>
      </w:tabs>
      <w:spacing w:after="240"/>
      <w:outlineLvl w:val="2"/>
    </w:pPr>
    <w:rPr>
      <w:rFonts w:ascii="Arial" w:hAnsi="Arial"/>
      <w:i/>
      <w:spacing w:val="10"/>
      <w:sz w:val="14"/>
    </w:rPr>
  </w:style>
  <w:style w:type="paragraph" w:styleId="Naslov4">
    <w:name w:val="heading 4"/>
    <w:basedOn w:val="Navaden"/>
    <w:next w:val="Navaden"/>
    <w:qFormat/>
    <w:rsid w:val="00A76DBE"/>
    <w:pPr>
      <w:keepNext/>
      <w:tabs>
        <w:tab w:val="left" w:pos="851"/>
        <w:tab w:val="right" w:pos="6379"/>
        <w:tab w:val="right" w:leader="dot" w:pos="9072"/>
      </w:tabs>
      <w:outlineLvl w:val="3"/>
    </w:pPr>
    <w:rPr>
      <w:sz w:val="24"/>
    </w:rPr>
  </w:style>
  <w:style w:type="paragraph" w:styleId="Naslov5">
    <w:name w:val="heading 5"/>
    <w:basedOn w:val="Navaden"/>
    <w:next w:val="Navaden"/>
    <w:qFormat/>
    <w:rsid w:val="00A76DBE"/>
    <w:pPr>
      <w:keepNext/>
      <w:tabs>
        <w:tab w:val="left" w:pos="851"/>
        <w:tab w:val="right" w:leader="dot" w:pos="9072"/>
      </w:tabs>
      <w:outlineLvl w:val="4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1"/>
    <w:rsid w:val="00A76DBE"/>
    <w:pPr>
      <w:tabs>
        <w:tab w:val="center" w:pos="4153"/>
        <w:tab w:val="right" w:pos="8306"/>
      </w:tabs>
    </w:pPr>
  </w:style>
  <w:style w:type="paragraph" w:styleId="Noga">
    <w:name w:val="footer"/>
    <w:basedOn w:val="Navaden"/>
    <w:rsid w:val="00A76DBE"/>
    <w:pPr>
      <w:tabs>
        <w:tab w:val="left" w:pos="851"/>
        <w:tab w:val="center" w:pos="4536"/>
        <w:tab w:val="right" w:pos="6946"/>
        <w:tab w:val="left" w:pos="7230"/>
        <w:tab w:val="left" w:pos="7938"/>
        <w:tab w:val="right" w:pos="9072"/>
      </w:tabs>
      <w:spacing w:before="40" w:after="40"/>
      <w:jc w:val="both"/>
    </w:pPr>
    <w:rPr>
      <w:sz w:val="16"/>
    </w:rPr>
  </w:style>
  <w:style w:type="paragraph" w:styleId="Kazaloslik">
    <w:name w:val="table of figures"/>
    <w:basedOn w:val="Navaden"/>
    <w:next w:val="Navaden"/>
    <w:rsid w:val="00A76DBE"/>
    <w:pPr>
      <w:tabs>
        <w:tab w:val="right" w:pos="9639"/>
      </w:tabs>
      <w:ind w:left="400" w:hanging="400"/>
    </w:pPr>
    <w:rPr>
      <w:caps/>
    </w:rPr>
  </w:style>
  <w:style w:type="paragraph" w:styleId="Kazalovsebine1">
    <w:name w:val="toc 1"/>
    <w:basedOn w:val="Navaden"/>
    <w:next w:val="Navaden"/>
    <w:autoRedefine/>
    <w:rsid w:val="00A76DBE"/>
    <w:pPr>
      <w:tabs>
        <w:tab w:val="right" w:pos="9639"/>
      </w:tabs>
      <w:spacing w:before="360"/>
    </w:pPr>
    <w:rPr>
      <w:rFonts w:ascii="Arial" w:hAnsi="Arial"/>
      <w:b/>
      <w:caps/>
      <w:sz w:val="24"/>
    </w:rPr>
  </w:style>
  <w:style w:type="paragraph" w:styleId="Kazalovsebine2">
    <w:name w:val="toc 2"/>
    <w:basedOn w:val="Navaden"/>
    <w:next w:val="Navaden"/>
    <w:autoRedefine/>
    <w:rsid w:val="00A76DBE"/>
    <w:pPr>
      <w:tabs>
        <w:tab w:val="right" w:pos="9639"/>
      </w:tabs>
      <w:spacing w:before="240"/>
      <w:ind w:left="200"/>
    </w:pPr>
    <w:rPr>
      <w:b/>
    </w:rPr>
  </w:style>
  <w:style w:type="paragraph" w:styleId="Kazalovsebine3">
    <w:name w:val="toc 3"/>
    <w:basedOn w:val="Navaden"/>
    <w:next w:val="Navaden"/>
    <w:autoRedefine/>
    <w:rsid w:val="00A76DBE"/>
    <w:pPr>
      <w:tabs>
        <w:tab w:val="right" w:pos="9639"/>
      </w:tabs>
      <w:ind w:left="400"/>
    </w:pPr>
  </w:style>
  <w:style w:type="paragraph" w:styleId="Kazalovsebine4">
    <w:name w:val="toc 4"/>
    <w:basedOn w:val="Navaden"/>
    <w:next w:val="Navaden"/>
    <w:autoRedefine/>
    <w:rsid w:val="00A76DBE"/>
    <w:pPr>
      <w:tabs>
        <w:tab w:val="right" w:pos="9639"/>
      </w:tabs>
      <w:ind w:left="600"/>
    </w:pPr>
  </w:style>
  <w:style w:type="paragraph" w:styleId="Kazalovsebine5">
    <w:name w:val="toc 5"/>
    <w:basedOn w:val="Navaden"/>
    <w:next w:val="Navaden"/>
    <w:autoRedefine/>
    <w:rsid w:val="00A76DBE"/>
    <w:pPr>
      <w:tabs>
        <w:tab w:val="right" w:pos="9639"/>
      </w:tabs>
      <w:ind w:left="800"/>
    </w:pPr>
  </w:style>
  <w:style w:type="paragraph" w:styleId="Kazalovsebine6">
    <w:name w:val="toc 6"/>
    <w:basedOn w:val="Navaden"/>
    <w:next w:val="Navaden"/>
    <w:autoRedefine/>
    <w:rsid w:val="00A76DBE"/>
    <w:pPr>
      <w:tabs>
        <w:tab w:val="right" w:pos="9639"/>
      </w:tabs>
      <w:ind w:left="1000"/>
    </w:pPr>
  </w:style>
  <w:style w:type="paragraph" w:styleId="Kazalovsebine7">
    <w:name w:val="toc 7"/>
    <w:basedOn w:val="Navaden"/>
    <w:next w:val="Navaden"/>
    <w:autoRedefine/>
    <w:rsid w:val="00A76DBE"/>
    <w:pPr>
      <w:tabs>
        <w:tab w:val="right" w:pos="9639"/>
      </w:tabs>
      <w:ind w:left="1200"/>
    </w:pPr>
  </w:style>
  <w:style w:type="paragraph" w:styleId="Kazalovsebine8">
    <w:name w:val="toc 8"/>
    <w:basedOn w:val="Navaden"/>
    <w:next w:val="Navaden"/>
    <w:autoRedefine/>
    <w:rsid w:val="00A76DBE"/>
    <w:pPr>
      <w:tabs>
        <w:tab w:val="right" w:pos="9639"/>
      </w:tabs>
      <w:ind w:left="1400"/>
    </w:pPr>
  </w:style>
  <w:style w:type="paragraph" w:styleId="Kazalovsebine9">
    <w:name w:val="toc 9"/>
    <w:basedOn w:val="Navaden"/>
    <w:next w:val="Navaden"/>
    <w:autoRedefine/>
    <w:rsid w:val="00A76DBE"/>
    <w:pPr>
      <w:tabs>
        <w:tab w:val="right" w:pos="9639"/>
      </w:tabs>
      <w:ind w:left="1600"/>
    </w:pPr>
  </w:style>
  <w:style w:type="paragraph" w:customStyle="1" w:styleId="predpisi">
    <w:name w:val="predpisi"/>
    <w:basedOn w:val="Navaden"/>
    <w:rsid w:val="00A76DBE"/>
    <w:pPr>
      <w:tabs>
        <w:tab w:val="left" w:pos="993"/>
      </w:tabs>
      <w:ind w:left="992" w:hanging="992"/>
      <w:jc w:val="both"/>
    </w:pPr>
    <w:rPr>
      <w:rFonts w:ascii="Arial" w:hAnsi="Arial"/>
      <w:i/>
    </w:rPr>
  </w:style>
  <w:style w:type="paragraph" w:styleId="Naslov">
    <w:name w:val="Title"/>
    <w:basedOn w:val="Navaden"/>
    <w:qFormat/>
    <w:rsid w:val="00A76DBE"/>
    <w:pPr>
      <w:spacing w:before="120" w:after="120" w:line="320" w:lineRule="atLeast"/>
      <w:jc w:val="center"/>
    </w:pPr>
    <w:rPr>
      <w:rFonts w:ascii="Arial" w:hAnsi="Arial"/>
      <w:b/>
      <w:i/>
      <w:spacing w:val="20"/>
      <w:sz w:val="36"/>
    </w:rPr>
  </w:style>
  <w:style w:type="paragraph" w:styleId="Oznaenseznam">
    <w:name w:val="List Bullet"/>
    <w:basedOn w:val="Navaden"/>
    <w:autoRedefine/>
    <w:rsid w:val="00A76DBE"/>
    <w:pPr>
      <w:spacing w:after="100" w:line="300" w:lineRule="atLeast"/>
      <w:ind w:left="284" w:hanging="284"/>
      <w:jc w:val="both"/>
    </w:pPr>
    <w:rPr>
      <w:rFonts w:ascii="Arial" w:hAnsi="Arial"/>
    </w:rPr>
  </w:style>
  <w:style w:type="character" w:styleId="Hiperpovezava">
    <w:name w:val="Hyperlink"/>
    <w:rsid w:val="00A76DBE"/>
    <w:rPr>
      <w:color w:val="0000FF"/>
      <w:u w:val="single"/>
    </w:rPr>
  </w:style>
  <w:style w:type="paragraph" w:styleId="Besedilooblaka">
    <w:name w:val="Balloon Text"/>
    <w:basedOn w:val="Navaden"/>
    <w:rsid w:val="00A76DBE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A76DBE"/>
  </w:style>
  <w:style w:type="table" w:styleId="Tabelamrea">
    <w:name w:val="Table Grid"/>
    <w:basedOn w:val="Navadnatabela"/>
    <w:rsid w:val="00A7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elegantna">
    <w:name w:val="Table Elegant"/>
    <w:basedOn w:val="Navadnatabela"/>
    <w:rsid w:val="00A76DB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lavaZnak1">
    <w:name w:val="Glava Znak1"/>
    <w:link w:val="Glava"/>
    <w:rsid w:val="00A76DBE"/>
    <w:rPr>
      <w:rFonts w:ascii="Trebuchet MS" w:hAnsi="Trebuchet MS"/>
      <w:sz w:val="22"/>
      <w:lang w:val="sl-SI" w:eastAsia="en-US" w:bidi="ar-SA"/>
    </w:rPr>
  </w:style>
  <w:style w:type="paragraph" w:customStyle="1" w:styleId="Labele">
    <w:name w:val="Labele"/>
    <w:basedOn w:val="Navaden"/>
    <w:link w:val="LabeleZnak"/>
    <w:rsid w:val="00A76DBE"/>
    <w:pPr>
      <w:tabs>
        <w:tab w:val="left" w:pos="851"/>
        <w:tab w:val="left" w:pos="1701"/>
      </w:tabs>
      <w:spacing w:before="60"/>
      <w:ind w:left="2552" w:hanging="2552"/>
    </w:pPr>
    <w:rPr>
      <w:sz w:val="20"/>
      <w:szCs w:val="18"/>
    </w:rPr>
  </w:style>
  <w:style w:type="paragraph" w:customStyle="1" w:styleId="Podatki">
    <w:name w:val="Podatki"/>
    <w:basedOn w:val="Labele"/>
    <w:link w:val="PodatkiZnak"/>
    <w:rsid w:val="00A76DBE"/>
    <w:pPr>
      <w:tabs>
        <w:tab w:val="clear" w:pos="851"/>
      </w:tabs>
      <w:spacing w:before="240" w:line="280" w:lineRule="atLeast"/>
    </w:pPr>
    <w:rPr>
      <w:b/>
      <w:sz w:val="22"/>
    </w:rPr>
  </w:style>
  <w:style w:type="character" w:customStyle="1" w:styleId="LabeleZnak">
    <w:name w:val="Labele Znak"/>
    <w:link w:val="Labele"/>
    <w:rsid w:val="00A76DBE"/>
    <w:rPr>
      <w:rFonts w:ascii="Trebuchet MS" w:hAnsi="Trebuchet MS"/>
      <w:szCs w:val="18"/>
      <w:lang w:val="sl-SI" w:eastAsia="en-US" w:bidi="ar-SA"/>
    </w:rPr>
  </w:style>
  <w:style w:type="character" w:customStyle="1" w:styleId="PodatkiZnak">
    <w:name w:val="Podatki Znak"/>
    <w:link w:val="Podatki"/>
    <w:rsid w:val="00A76DBE"/>
    <w:rPr>
      <w:rFonts w:ascii="Trebuchet MS" w:hAnsi="Trebuchet MS"/>
      <w:b/>
      <w:sz w:val="22"/>
      <w:szCs w:val="18"/>
      <w:lang w:val="sl-SI" w:eastAsia="en-US" w:bidi="ar-SA"/>
    </w:rPr>
  </w:style>
  <w:style w:type="paragraph" w:customStyle="1" w:styleId="Obrobaspodaj">
    <w:name w:val="Obroba spodaj"/>
    <w:basedOn w:val="Podatki"/>
    <w:rsid w:val="00A76DBE"/>
    <w:pPr>
      <w:pBdr>
        <w:bottom w:val="dotted" w:sz="4" w:space="1" w:color="auto"/>
      </w:pBdr>
      <w:tabs>
        <w:tab w:val="clear" w:pos="1701"/>
      </w:tabs>
      <w:spacing w:before="0" w:line="200" w:lineRule="exact"/>
      <w:ind w:left="0" w:firstLine="0"/>
    </w:pPr>
    <w:rPr>
      <w:b w:val="0"/>
    </w:rPr>
  </w:style>
  <w:style w:type="paragraph" w:customStyle="1" w:styleId="SlogLabele">
    <w:name w:val="Slog Labele +"/>
    <w:basedOn w:val="Labele"/>
    <w:rsid w:val="00A76DBE"/>
  </w:style>
  <w:style w:type="paragraph" w:customStyle="1" w:styleId="SlogPodatkiPred0pt">
    <w:name w:val="Slog Podatki + Pred:  0 pt"/>
    <w:basedOn w:val="Podatki"/>
    <w:rsid w:val="00A76DBE"/>
    <w:pPr>
      <w:spacing w:before="0"/>
    </w:pPr>
    <w:rPr>
      <w:bCs/>
      <w:szCs w:val="20"/>
    </w:rPr>
  </w:style>
  <w:style w:type="character" w:styleId="Krepko">
    <w:name w:val="Strong"/>
    <w:aliases w:val="Navaden + TrebuchetMS,Ležeče,Pred:  12 pt,Razmik vrstic:  Vsaj 14 pt"/>
    <w:qFormat/>
    <w:rsid w:val="00A76DBE"/>
    <w:rPr>
      <w:b/>
      <w:bCs/>
    </w:rPr>
  </w:style>
  <w:style w:type="character" w:customStyle="1" w:styleId="GlavaZnak">
    <w:name w:val="Glava Znak"/>
    <w:rsid w:val="00B43193"/>
    <w:rPr>
      <w:rFonts w:ascii="Trebuchet MS" w:hAnsi="Trebuchet MS"/>
      <w:sz w:val="22"/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is101rv4\PGD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28B8B9C70B24FA6101E0DCC454104" ma:contentTypeVersion="18" ma:contentTypeDescription="Ustvari nov dokument." ma:contentTypeScope="" ma:versionID="09f4a3e0360a9ae047c75db9463fe895">
  <xsd:schema xmlns:xsd="http://www.w3.org/2001/XMLSchema" xmlns:xs="http://www.w3.org/2001/XMLSchema" xmlns:p="http://schemas.microsoft.com/office/2006/metadata/properties" xmlns:ns3="a0b738cd-a768-475c-a76a-1de94937ee48" xmlns:ns4="c9979101-4d51-4474-b2a9-0579e7206eb7" targetNamespace="http://schemas.microsoft.com/office/2006/metadata/properties" ma:root="true" ma:fieldsID="29c28ea6a73e6db28c6299883625f2d9" ns3:_="" ns4:_="">
    <xsd:import namespace="a0b738cd-a768-475c-a76a-1de94937ee48"/>
    <xsd:import namespace="c9979101-4d51-4474-b2a9-0579e7206e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738cd-a768-475c-a76a-1de94937ee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79101-4d51-4474-b2a9-0579e7206e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9979101-4d51-4474-b2a9-0579e7206eb7" xsi:nil="true"/>
  </documentManagement>
</p:properties>
</file>

<file path=customXml/itemProps1.xml><?xml version="1.0" encoding="utf-8"?>
<ds:datastoreItem xmlns:ds="http://schemas.openxmlformats.org/officeDocument/2006/customXml" ds:itemID="{9B841648-3598-45FD-99CF-26AF0BD02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D40BE-7FC1-4EE1-884A-C5C8CCCD4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738cd-a768-475c-a76a-1de94937ee48"/>
    <ds:schemaRef ds:uri="c9979101-4d51-4474-b2a9-0579e7206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4DD457-5024-4478-B335-BBF8A9E92721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c9979101-4d51-4474-b2a9-0579e7206eb7"/>
    <ds:schemaRef ds:uri="a0b738cd-a768-475c-a76a-1de94937ee4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PGD.DOT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pgd</vt:lpstr>
    </vt:vector>
  </TitlesOfParts>
  <Company>b2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pgd</dc:title>
  <dc:subject/>
  <dc:creator>AM</dc:creator>
  <cp:keywords/>
  <dc:description/>
  <cp:lastModifiedBy>Matej Šnuderl</cp:lastModifiedBy>
  <cp:revision>2</cp:revision>
  <cp:lastPrinted>2012-07-12T09:20:00Z</cp:lastPrinted>
  <dcterms:created xsi:type="dcterms:W3CDTF">2024-08-01T06:10:00Z</dcterms:created>
  <dcterms:modified xsi:type="dcterms:W3CDTF">2024-08-01T06:10:00Z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0x0101004A928B8B9C70B24FA6101E0DCC454104</vt:lpwstr>
  </property>
</Properties>
</file>